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Layout w:type="fixed"/>
        <w:tblLook w:val="01E0" w:firstRow="1" w:lastRow="1" w:firstColumn="1" w:lastColumn="1" w:noHBand="0" w:noVBand="0"/>
      </w:tblPr>
      <w:tblGrid>
        <w:gridCol w:w="28"/>
        <w:gridCol w:w="2140"/>
        <w:gridCol w:w="2741"/>
        <w:gridCol w:w="1364"/>
        <w:gridCol w:w="3186"/>
        <w:gridCol w:w="236"/>
      </w:tblGrid>
      <w:tr w:rsidR="007553A5" w:rsidRPr="008F6547" w14:paraId="2D6FB2E2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8C240A2" w14:textId="77777777" w:rsidR="007553A5" w:rsidRDefault="007553A5" w:rsidP="00792130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3F364245" w14:textId="77777777" w:rsidR="007553A5" w:rsidRDefault="007553A5" w:rsidP="00792130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1F992C7B" w14:textId="77777777" w:rsidR="007553A5" w:rsidRDefault="007553A5" w:rsidP="00792130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24C353D" w14:textId="77777777" w:rsidR="007553A5" w:rsidRDefault="007553A5" w:rsidP="00792130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0A334BC" w14:textId="77777777" w:rsidR="007553A5" w:rsidRDefault="007553A5" w:rsidP="00792130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02AE664" w14:textId="77777777" w:rsidR="007553A5" w:rsidRDefault="007553A5" w:rsidP="00792130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8D558DB" w14:textId="77777777" w:rsidR="007553A5" w:rsidRDefault="007553A5" w:rsidP="00792130">
            <w:pPr>
              <w:spacing w:before="20"/>
              <w:jc w:val="left"/>
              <w:rPr>
                <w:b/>
              </w:rPr>
            </w:pPr>
          </w:p>
          <w:p w14:paraId="1BBE8AD3" w14:textId="77777777" w:rsidR="007553A5" w:rsidRDefault="007553A5" w:rsidP="00792130">
            <w:pPr>
              <w:spacing w:before="20"/>
              <w:jc w:val="left"/>
              <w:rPr>
                <w:b/>
              </w:rPr>
            </w:pPr>
          </w:p>
          <w:p w14:paraId="77E07C24" w14:textId="77777777" w:rsidR="007553A5" w:rsidRDefault="007553A5" w:rsidP="00792130">
            <w:pPr>
              <w:spacing w:after="120"/>
              <w:jc w:val="left"/>
              <w:rPr>
                <w:b/>
              </w:rPr>
            </w:pPr>
          </w:p>
          <w:p w14:paraId="7A0779D2" w14:textId="77777777" w:rsidR="007553A5" w:rsidRPr="008F6547" w:rsidRDefault="007553A5" w:rsidP="00792130">
            <w:pPr>
              <w:jc w:val="left"/>
            </w:pPr>
            <w:r>
              <w:t>(Name und Anschrift der Vergabestelle)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BD95A2A" w14:textId="77777777" w:rsidR="007553A5" w:rsidRPr="003320FA" w:rsidRDefault="007553A5" w:rsidP="00792130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Ort:</w:t>
            </w:r>
          </w:p>
        </w:tc>
        <w:tc>
          <w:tcPr>
            <w:tcW w:w="342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ADE3" w14:textId="77777777" w:rsidR="007553A5" w:rsidRPr="008F6547" w:rsidRDefault="007553A5" w:rsidP="00792130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04F7B49C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12E64A4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BD7A791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444428" w14:textId="77777777" w:rsidR="007553A5" w:rsidRPr="008F6547" w:rsidRDefault="007553A5" w:rsidP="00792130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52ABE668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DD884BD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6905BF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0E6E57" w14:textId="77777777" w:rsidR="007553A5" w:rsidRPr="008F6547" w:rsidRDefault="007553A5" w:rsidP="00792130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550F3D9A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7B305B7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9EF0078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F1BDE9" w14:textId="77777777" w:rsidR="007553A5" w:rsidRPr="008F6547" w:rsidRDefault="007553A5" w:rsidP="00792130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3115496B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4BB325C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C87CA90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2D9AA" w14:textId="77777777" w:rsidR="007553A5" w:rsidRDefault="007553A5" w:rsidP="00792130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44C07E61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18AE4E9D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720A8E1C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AC767" w14:textId="77777777" w:rsidR="007553A5" w:rsidRDefault="007553A5" w:rsidP="00792130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06FE3ED6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7BD1F6A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D6AE69F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E35AF" w14:textId="77777777" w:rsidR="007553A5" w:rsidRDefault="007553A5" w:rsidP="00792130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673B94F7" w14:textId="77777777" w:rsidTr="003F6AD9">
        <w:trPr>
          <w:gridBefore w:val="1"/>
          <w:wBefore w:w="28" w:type="dxa"/>
          <w:trHeight w:val="284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62BD5D6C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5B5F598" w14:textId="77777777" w:rsidR="007553A5" w:rsidRPr="003320FA" w:rsidRDefault="007553A5" w:rsidP="00792130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9B7747" w14:textId="77777777" w:rsidR="007553A5" w:rsidRDefault="007553A5" w:rsidP="00792130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7553A5" w:rsidRPr="008F6547" w14:paraId="19A9CE54" w14:textId="77777777" w:rsidTr="003F6AD9">
        <w:trPr>
          <w:gridBefore w:val="1"/>
          <w:wBefore w:w="28" w:type="dxa"/>
          <w:trHeight w:hRule="exact" w:val="57"/>
        </w:trPr>
        <w:tc>
          <w:tcPr>
            <w:tcW w:w="488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3CEAE15" w14:textId="77777777" w:rsidR="007553A5" w:rsidRPr="008F6547" w:rsidRDefault="007553A5" w:rsidP="00792130"/>
        </w:tc>
        <w:tc>
          <w:tcPr>
            <w:tcW w:w="1364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AF94594" w14:textId="77777777" w:rsidR="007553A5" w:rsidRPr="008F6547" w:rsidRDefault="007553A5" w:rsidP="00792130">
            <w:pPr>
              <w:jc w:val="left"/>
            </w:pPr>
          </w:p>
        </w:tc>
        <w:tc>
          <w:tcPr>
            <w:tcW w:w="342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129D" w14:textId="77777777" w:rsidR="007553A5" w:rsidRPr="008F6547" w:rsidRDefault="007553A5" w:rsidP="00792130">
            <w:pPr>
              <w:jc w:val="left"/>
            </w:pPr>
          </w:p>
        </w:tc>
      </w:tr>
      <w:tr w:rsidR="007553A5" w:rsidRPr="008F6547" w14:paraId="7C5351B2" w14:textId="77777777" w:rsidTr="007553A5">
        <w:trPr>
          <w:gridBefore w:val="1"/>
          <w:wBefore w:w="28" w:type="dxa"/>
          <w:trHeight w:val="1361"/>
        </w:trPr>
        <w:tc>
          <w:tcPr>
            <w:tcW w:w="9667" w:type="dxa"/>
            <w:gridSpan w:val="5"/>
            <w:noWrap/>
            <w:tcMar>
              <w:left w:w="28" w:type="dxa"/>
            </w:tcMar>
          </w:tcPr>
          <w:p w14:paraId="549C7B94" w14:textId="4783CB2F" w:rsidR="00233D36" w:rsidRDefault="00233D36" w:rsidP="00792130">
            <w:pPr>
              <w:spacing w:before="20"/>
              <w:jc w:val="lef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>
              <w:instrText xml:space="preserve"> FORMTEXT </w:instrText>
            </w:r>
            <w:r>
              <w:fldChar w:fldCharType="separate"/>
            </w:r>
            <w:r w:rsidR="007B04D1" w:rsidRPr="007B04D1">
              <w:t>Verbandsgemeindewerke Kirchen (Sieg)</w:t>
            </w:r>
            <w:r>
              <w:fldChar w:fldCharType="end"/>
            </w:r>
            <w:bookmarkEnd w:id="0"/>
          </w:p>
          <w:p w14:paraId="6CF9BE67" w14:textId="69C9A5AC" w:rsidR="007553A5" w:rsidRPr="00154E24" w:rsidRDefault="00233D36" w:rsidP="00792130">
            <w:pPr>
              <w:spacing w:before="20"/>
              <w:jc w:val="lef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" w:name="Text21"/>
            <w:r>
              <w:instrText xml:space="preserve"> FORMTEXT </w:instrText>
            </w:r>
            <w:r>
              <w:fldChar w:fldCharType="separate"/>
            </w:r>
            <w:r w:rsidR="007B04D1" w:rsidRPr="007B04D1">
              <w:t>Lindenstraße 1</w:t>
            </w:r>
            <w:r>
              <w:fldChar w:fldCharType="end"/>
            </w:r>
            <w:bookmarkEnd w:id="1"/>
          </w:p>
          <w:p w14:paraId="7E0D903E" w14:textId="0A856041" w:rsidR="00233D36" w:rsidRDefault="00233D36" w:rsidP="00792130">
            <w:pPr>
              <w:spacing w:before="20"/>
              <w:jc w:val="lef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 w:rsidR="007B04D1" w:rsidRPr="007B04D1">
              <w:t>57548 Kirchen</w:t>
            </w:r>
            <w:r>
              <w:fldChar w:fldCharType="end"/>
            </w:r>
            <w:bookmarkEnd w:id="2"/>
          </w:p>
          <w:p w14:paraId="602CA80F" w14:textId="378C4CA8" w:rsidR="007553A5" w:rsidRPr="00154E24" w:rsidRDefault="00233D36" w:rsidP="00792130">
            <w:pPr>
              <w:spacing w:before="20"/>
              <w:jc w:val="left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  <w:p w14:paraId="01538649" w14:textId="77777777" w:rsidR="007553A5" w:rsidRPr="008F6547" w:rsidRDefault="007553A5" w:rsidP="00792130">
            <w:pPr>
              <w:spacing w:before="20"/>
              <w:jc w:val="left"/>
            </w:pPr>
            <w:bookmarkStart w:id="4" w:name="EIN"/>
            <w:bookmarkStart w:id="5" w:name="Ein1"/>
            <w:bookmarkEnd w:id="4"/>
            <w:bookmarkEnd w:id="5"/>
          </w:p>
        </w:tc>
      </w:tr>
      <w:tr w:rsidR="00783A84" w:rsidRPr="008F6547" w14:paraId="5FEE78E2" w14:textId="77777777" w:rsidTr="003F6AD9">
        <w:trPr>
          <w:gridAfter w:val="1"/>
          <w:wAfter w:w="236" w:type="dxa"/>
          <w:trHeight w:val="284"/>
        </w:trPr>
        <w:tc>
          <w:tcPr>
            <w:tcW w:w="9459" w:type="dxa"/>
            <w:gridSpan w:val="5"/>
            <w:noWrap/>
            <w:tcMar>
              <w:left w:w="28" w:type="dxa"/>
            </w:tcMar>
            <w:vAlign w:val="center"/>
          </w:tcPr>
          <w:p w14:paraId="498A7670" w14:textId="77777777" w:rsidR="00783A84" w:rsidRPr="008F6547" w:rsidRDefault="00783A84" w:rsidP="0068358F"/>
        </w:tc>
      </w:tr>
      <w:tr w:rsidR="00783A84" w:rsidRPr="008F6547" w14:paraId="54A5F105" w14:textId="77777777" w:rsidTr="003F6AD9">
        <w:trPr>
          <w:gridAfter w:val="1"/>
          <w:wAfter w:w="236" w:type="dxa"/>
          <w:trHeight w:val="284"/>
        </w:trPr>
        <w:tc>
          <w:tcPr>
            <w:tcW w:w="9459" w:type="dxa"/>
            <w:gridSpan w:val="5"/>
            <w:noWrap/>
            <w:tcMar>
              <w:left w:w="28" w:type="dxa"/>
            </w:tcMar>
            <w:vAlign w:val="center"/>
          </w:tcPr>
          <w:p w14:paraId="5AA059E8" w14:textId="77777777" w:rsidR="00783A84" w:rsidRPr="000A77E4" w:rsidRDefault="00783A84" w:rsidP="0068358F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783A84" w:rsidRPr="008F6547" w14:paraId="400BBE47" w14:textId="77777777" w:rsidTr="003F6AD9">
        <w:trPr>
          <w:gridAfter w:val="1"/>
          <w:wAfter w:w="236" w:type="dxa"/>
          <w:trHeight w:val="296"/>
        </w:trPr>
        <w:tc>
          <w:tcPr>
            <w:tcW w:w="9459" w:type="dxa"/>
            <w:gridSpan w:val="5"/>
            <w:noWrap/>
            <w:tcMar>
              <w:left w:w="28" w:type="dxa"/>
            </w:tcMar>
            <w:vAlign w:val="center"/>
          </w:tcPr>
          <w:p w14:paraId="7D1C418D" w14:textId="4359C4DA" w:rsidR="00783A84" w:rsidRPr="008F6547" w:rsidRDefault="00872F45" w:rsidP="004253AD">
            <w:r>
              <w:rPr>
                <w:sz w:val="16"/>
                <w:szCs w:val="16"/>
              </w:rPr>
              <w:t>(auf der Grundlage von § </w:t>
            </w:r>
            <w:r w:rsidR="00783A84">
              <w:rPr>
                <w:sz w:val="16"/>
                <w:szCs w:val="16"/>
              </w:rPr>
              <w:t>4</w:t>
            </w:r>
            <w:r w:rsidR="00452874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 </w:t>
            </w:r>
            <w:r w:rsidR="00783A84" w:rsidRPr="00952EF4">
              <w:rPr>
                <w:sz w:val="16"/>
                <w:szCs w:val="16"/>
              </w:rPr>
              <w:t>VOB/A ()</w:t>
            </w:r>
          </w:p>
        </w:tc>
      </w:tr>
      <w:tr w:rsidR="00783A84" w:rsidRPr="008F6547" w14:paraId="226C958C" w14:textId="77777777" w:rsidTr="003F6AD9">
        <w:trPr>
          <w:gridAfter w:val="1"/>
          <w:wAfter w:w="236" w:type="dxa"/>
          <w:trHeight w:val="284"/>
        </w:trPr>
        <w:tc>
          <w:tcPr>
            <w:tcW w:w="9459" w:type="dxa"/>
            <w:gridSpan w:val="5"/>
            <w:noWrap/>
            <w:tcMar>
              <w:left w:w="28" w:type="dxa"/>
            </w:tcMar>
            <w:vAlign w:val="center"/>
          </w:tcPr>
          <w:p w14:paraId="1D8F6D9B" w14:textId="49E3816F" w:rsidR="00783A84" w:rsidRPr="008F6547" w:rsidRDefault="00783A84" w:rsidP="0068358F">
            <w:r>
              <w:rPr>
                <w:bCs/>
                <w:iCs/>
              </w:rPr>
              <w:t>Bezeichnung der Bauleistung</w:t>
            </w:r>
            <w:r w:rsidR="00545AD2">
              <w:rPr>
                <w:bCs/>
                <w:iCs/>
              </w:rPr>
              <w:t xml:space="preserve"> / Baumaßnahme</w:t>
            </w:r>
            <w:r>
              <w:rPr>
                <w:bCs/>
                <w:iCs/>
              </w:rPr>
              <w:t>:</w:t>
            </w:r>
          </w:p>
        </w:tc>
      </w:tr>
      <w:tr w:rsidR="003F6AD9" w:rsidRPr="00545AD2" w14:paraId="3FD95D2D" w14:textId="77777777" w:rsidTr="003F6AD9">
        <w:trPr>
          <w:trHeight w:val="284"/>
        </w:trPr>
        <w:tc>
          <w:tcPr>
            <w:tcW w:w="9459" w:type="dxa"/>
            <w:gridSpan w:val="5"/>
            <w:noWrap/>
            <w:tcMar>
              <w:left w:w="28" w:type="dxa"/>
            </w:tcMar>
            <w:vAlign w:val="center"/>
          </w:tcPr>
          <w:p w14:paraId="1458A798" w14:textId="21110A03" w:rsidR="003F6AD9" w:rsidRDefault="00233D36" w:rsidP="00220DD4">
            <w:pPr>
              <w:keepNext w:val="0"/>
              <w:jc w:val="left"/>
              <w:rPr>
                <w:b/>
                <w:szCs w:val="16"/>
              </w:rPr>
            </w:pPr>
            <w:r w:rsidRPr="0034721D">
              <w:rPr>
                <w:b/>
                <w:szCs w:val="16"/>
                <w:highlight w:val="yellow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6" w:name="Text24"/>
            <w:r w:rsidRPr="0034721D">
              <w:rPr>
                <w:b/>
                <w:szCs w:val="16"/>
                <w:highlight w:val="yellow"/>
              </w:rPr>
              <w:instrText xml:space="preserve"> FORMTEXT </w:instrText>
            </w:r>
            <w:r w:rsidRPr="0034721D">
              <w:rPr>
                <w:b/>
                <w:szCs w:val="16"/>
                <w:highlight w:val="yellow"/>
              </w:rPr>
            </w:r>
            <w:r w:rsidRPr="0034721D">
              <w:rPr>
                <w:b/>
                <w:szCs w:val="16"/>
                <w:highlight w:val="yellow"/>
              </w:rPr>
              <w:fldChar w:fldCharType="separate"/>
            </w:r>
            <w:r w:rsidR="007B04D1" w:rsidRPr="007B04D1">
              <w:rPr>
                <w:b/>
                <w:szCs w:val="16"/>
              </w:rPr>
              <w:t>Rahmenvereinbarung Kanalunterhaltung – Reinigung, TV-Inspektion und Sanierung</w:t>
            </w:r>
            <w:r w:rsidRPr="0034721D">
              <w:rPr>
                <w:b/>
                <w:szCs w:val="16"/>
                <w:highlight w:val="yellow"/>
              </w:rPr>
              <w:fldChar w:fldCharType="end"/>
            </w:r>
            <w:bookmarkEnd w:id="6"/>
          </w:p>
        </w:tc>
        <w:tc>
          <w:tcPr>
            <w:tcW w:w="236" w:type="dxa"/>
          </w:tcPr>
          <w:p w14:paraId="28221DAE" w14:textId="77777777" w:rsidR="003F6AD9" w:rsidRDefault="003F6AD9">
            <w:pPr>
              <w:keepNext w:val="0"/>
              <w:jc w:val="left"/>
              <w:rPr>
                <w:b/>
                <w:szCs w:val="16"/>
              </w:rPr>
            </w:pPr>
          </w:p>
        </w:tc>
      </w:tr>
      <w:tr w:rsidR="002F3072" w:rsidRPr="00545AD2" w14:paraId="112235F8" w14:textId="77777777" w:rsidTr="00E97435">
        <w:trPr>
          <w:trHeight w:val="97"/>
        </w:trPr>
        <w:tc>
          <w:tcPr>
            <w:tcW w:w="9459" w:type="dxa"/>
            <w:gridSpan w:val="5"/>
            <w:noWrap/>
            <w:tcMar>
              <w:left w:w="28" w:type="dxa"/>
            </w:tcMar>
            <w:vAlign w:val="center"/>
          </w:tcPr>
          <w:p w14:paraId="55B34226" w14:textId="39E39F58" w:rsidR="002F3072" w:rsidRPr="00545AD2" w:rsidRDefault="002F3072">
            <w:pPr>
              <w:keepNext w:val="0"/>
              <w:jc w:val="left"/>
            </w:pPr>
          </w:p>
        </w:tc>
        <w:tc>
          <w:tcPr>
            <w:tcW w:w="236" w:type="dxa"/>
          </w:tcPr>
          <w:p w14:paraId="45E60EB0" w14:textId="10D84D55" w:rsidR="002F3072" w:rsidRPr="00545AD2" w:rsidRDefault="002F3072">
            <w:pPr>
              <w:keepNext w:val="0"/>
              <w:jc w:val="left"/>
            </w:pPr>
          </w:p>
        </w:tc>
      </w:tr>
      <w:tr w:rsidR="00783A84" w:rsidRPr="00597968" w14:paraId="0CE5C3F9" w14:textId="77777777" w:rsidTr="003F6AD9">
        <w:trPr>
          <w:gridAfter w:val="1"/>
          <w:wAfter w:w="236" w:type="dxa"/>
          <w:trHeight w:val="340"/>
        </w:trPr>
        <w:tc>
          <w:tcPr>
            <w:tcW w:w="2168" w:type="dxa"/>
            <w:gridSpan w:val="2"/>
            <w:noWrap/>
            <w:tcMar>
              <w:left w:w="28" w:type="dxa"/>
            </w:tcMar>
            <w:vAlign w:val="center"/>
          </w:tcPr>
          <w:p w14:paraId="4D86DC5F" w14:textId="77777777" w:rsidR="00783A84" w:rsidRPr="00597968" w:rsidRDefault="00783A84" w:rsidP="006835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291" w:type="dxa"/>
            <w:gridSpan w:val="3"/>
            <w:noWrap/>
            <w:vAlign w:val="center"/>
          </w:tcPr>
          <w:p w14:paraId="49C104E6" w14:textId="77777777" w:rsidR="00783A84" w:rsidRPr="00597968" w:rsidRDefault="00783A84" w:rsidP="006835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Leistungsbereiche</w:t>
            </w:r>
          </w:p>
        </w:tc>
      </w:tr>
      <w:tr w:rsidR="00783A84" w:rsidRPr="00545AD2" w14:paraId="48760AB8" w14:textId="77777777" w:rsidTr="003F6AD9">
        <w:trPr>
          <w:gridAfter w:val="1"/>
          <w:wAfter w:w="236" w:type="dxa"/>
          <w:trHeight w:val="284"/>
        </w:trPr>
        <w:tc>
          <w:tcPr>
            <w:tcW w:w="2168" w:type="dxa"/>
            <w:gridSpan w:val="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9BE7D2" w14:textId="5F405889" w:rsidR="00783A84" w:rsidRPr="00245F9E" w:rsidRDefault="00233D36" w:rsidP="003D262F">
            <w:pPr>
              <w:jc w:val="left"/>
            </w:pPr>
            <w:r w:rsidRPr="00245F9E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" w:name="Text25"/>
            <w:r w:rsidRPr="00245F9E">
              <w:instrText xml:space="preserve"> FORMTEXT </w:instrText>
            </w:r>
            <w:r w:rsidRPr="00245F9E">
              <w:fldChar w:fldCharType="separate"/>
            </w:r>
            <w:r w:rsidR="007B04D1" w:rsidRPr="00245F9E">
              <w:t>26-07-16-1400</w:t>
            </w:r>
            <w:r w:rsidRPr="00245F9E">
              <w:fldChar w:fldCharType="end"/>
            </w:r>
            <w:bookmarkEnd w:id="7"/>
          </w:p>
        </w:tc>
        <w:tc>
          <w:tcPr>
            <w:tcW w:w="7291" w:type="dxa"/>
            <w:gridSpan w:val="3"/>
            <w:tcBorders>
              <w:bottom w:val="single" w:sz="4" w:space="0" w:color="808080"/>
            </w:tcBorders>
            <w:vAlign w:val="center"/>
          </w:tcPr>
          <w:p w14:paraId="29193E41" w14:textId="7288E788" w:rsidR="00783A84" w:rsidRPr="00545AD2" w:rsidRDefault="00233D36" w:rsidP="003D262F">
            <w:r w:rsidRPr="00245F9E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245F9E">
              <w:instrText xml:space="preserve"> FORMTEXT </w:instrText>
            </w:r>
            <w:r w:rsidRPr="00245F9E">
              <w:fldChar w:fldCharType="separate"/>
            </w:r>
            <w:r w:rsidR="007B04D1" w:rsidRPr="00245F9E">
              <w:t>Los 04 - VGW Kirchen/Sieg - Kanalsanierungs- und Renovationsarbeiten</w:t>
            </w:r>
            <w:r w:rsidRPr="00245F9E">
              <w:fldChar w:fldCharType="end"/>
            </w:r>
            <w:bookmarkEnd w:id="8"/>
          </w:p>
        </w:tc>
      </w:tr>
    </w:tbl>
    <w:p w14:paraId="3F5A7843" w14:textId="77777777" w:rsidR="001C60F2" w:rsidRPr="00E97435" w:rsidRDefault="001C60F2" w:rsidP="00046C8E">
      <w:pPr>
        <w:rPr>
          <w:sz w:val="16"/>
          <w:szCs w:val="16"/>
        </w:rPr>
      </w:pPr>
    </w:p>
    <w:tbl>
      <w:tblPr>
        <w:tblW w:w="9650" w:type="dxa"/>
        <w:tblLayout w:type="fixed"/>
        <w:tblLook w:val="01E0" w:firstRow="1" w:lastRow="1" w:firstColumn="1" w:lastColumn="1" w:noHBand="0" w:noVBand="0"/>
      </w:tblPr>
      <w:tblGrid>
        <w:gridCol w:w="450"/>
        <w:gridCol w:w="705"/>
        <w:gridCol w:w="710"/>
        <w:gridCol w:w="7785"/>
      </w:tblGrid>
      <w:tr w:rsidR="00BA39F3" w:rsidRPr="001C60F2" w14:paraId="6A13346A" w14:textId="77777777" w:rsidTr="006A0F8C">
        <w:trPr>
          <w:trHeight w:val="284"/>
        </w:trPr>
        <w:tc>
          <w:tcPr>
            <w:tcW w:w="9650" w:type="dxa"/>
            <w:gridSpan w:val="4"/>
            <w:noWrap/>
            <w:tcMar>
              <w:left w:w="28" w:type="dxa"/>
            </w:tcMar>
            <w:vAlign w:val="center"/>
          </w:tcPr>
          <w:p w14:paraId="0CC48446" w14:textId="2E7B5ADE" w:rsidR="00BA39F3" w:rsidRPr="00597968" w:rsidRDefault="00BA39F3" w:rsidP="0068358F">
            <w:pPr>
              <w:jc w:val="left"/>
            </w:pPr>
            <w:r w:rsidRPr="00BA39F3">
              <w:rPr>
                <w:b/>
                <w:bCs/>
              </w:rPr>
              <w:t>Anlagen</w:t>
            </w:r>
            <w:bookmarkStart w:id="9" w:name="_Ref491417269"/>
            <w:r w:rsidRPr="00BA39F3">
              <w:rPr>
                <w:vertAlign w:val="superscript"/>
              </w:rPr>
              <w:footnoteReference w:id="1"/>
            </w:r>
            <w:bookmarkEnd w:id="9"/>
            <w:r>
              <w:rPr>
                <w:b/>
                <w:bCs/>
              </w:rPr>
              <w:t>, die Vertragsbestandteil</w:t>
            </w:r>
            <w:r w:rsidR="00902320">
              <w:rPr>
                <w:b/>
                <w:bCs/>
              </w:rPr>
              <w:t>e</w:t>
            </w:r>
            <w:r>
              <w:rPr>
                <w:b/>
                <w:bCs/>
              </w:rPr>
              <w:t xml:space="preserve"> werden</w:t>
            </w:r>
          </w:p>
        </w:tc>
      </w:tr>
      <w:tr w:rsidR="006A0F8C" w:rsidRPr="001C60F2" w14:paraId="6C091922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3CC7780B" w14:textId="7CC21608" w:rsidR="006A0F8C" w:rsidRPr="005C27BD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4B5521F3" w14:textId="77777777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1C044CF5" w14:textId="22C24361" w:rsidR="006A0F8C" w:rsidRPr="00597968" w:rsidRDefault="006A0F8C" w:rsidP="006A0F8C">
            <w:pPr>
              <w:keepNext w:val="0"/>
              <w:autoSpaceDE w:val="0"/>
              <w:autoSpaceDN w:val="0"/>
              <w:adjustRightInd w:val="0"/>
              <w:jc w:val="left"/>
            </w:pPr>
            <w:r>
              <w:rPr>
                <w:rFonts w:cs="Arial"/>
              </w:rPr>
              <w:t>Rahmen-Leistungsverzeichnis (Kurz- oder Langfassung) mit den Preisen sowie den geforderten Angaben und Erklärungen</w:t>
            </w:r>
          </w:p>
        </w:tc>
      </w:tr>
      <w:tr w:rsidR="006A0F8C" w:rsidRPr="001C60F2" w14:paraId="1ADCED90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7DCEAF2E" w14:textId="77777777" w:rsidR="006A0F8C" w:rsidRPr="00597968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7D236E65" w14:textId="77777777" w:rsidR="006A0F8C" w:rsidRPr="00D425A1" w:rsidRDefault="006A0F8C" w:rsidP="006A0F8C">
            <w:pPr>
              <w:jc w:val="left"/>
            </w:pPr>
            <w:r w:rsidRPr="00D425A1">
              <w:t>233</w:t>
            </w:r>
          </w:p>
        </w:tc>
        <w:tc>
          <w:tcPr>
            <w:tcW w:w="7785" w:type="dxa"/>
            <w:vAlign w:val="center"/>
          </w:tcPr>
          <w:p w14:paraId="534F0E1A" w14:textId="77777777" w:rsidR="006A0F8C" w:rsidRPr="00597968" w:rsidRDefault="006A0F8C" w:rsidP="006A0F8C">
            <w:pPr>
              <w:jc w:val="left"/>
            </w:pPr>
            <w:r w:rsidRPr="00597968">
              <w:t>Nachunternehmerleistungen</w:t>
            </w:r>
          </w:p>
        </w:tc>
      </w:tr>
      <w:tr w:rsidR="006A0F8C" w:rsidRPr="001C60F2" w14:paraId="719F61D9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2892794B" w14:textId="77777777" w:rsidR="006A0F8C" w:rsidRPr="00597968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1643ECC5" w14:textId="77777777" w:rsidR="006A0F8C" w:rsidRPr="00D425A1" w:rsidRDefault="006A0F8C" w:rsidP="006A0F8C">
            <w:pPr>
              <w:jc w:val="left"/>
            </w:pPr>
            <w:r w:rsidRPr="00D425A1">
              <w:t>234</w:t>
            </w:r>
          </w:p>
        </w:tc>
        <w:tc>
          <w:tcPr>
            <w:tcW w:w="7785" w:type="dxa"/>
            <w:vAlign w:val="center"/>
          </w:tcPr>
          <w:p w14:paraId="46DEEFB9" w14:textId="77777777" w:rsidR="006A0F8C" w:rsidRPr="00597968" w:rsidRDefault="006A0F8C" w:rsidP="006A0F8C">
            <w:pPr>
              <w:jc w:val="left"/>
            </w:pPr>
            <w:r w:rsidRPr="00597968">
              <w:t>Bieter-/Arbeitsgemeinschaft</w:t>
            </w:r>
          </w:p>
        </w:tc>
      </w:tr>
      <w:tr w:rsidR="006A0F8C" w:rsidRPr="001C60F2" w14:paraId="71172A81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2254CCCE" w14:textId="77777777" w:rsidR="006A0F8C" w:rsidRPr="00597968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2A41BE33" w14:textId="6BB6271A" w:rsidR="006A0F8C" w:rsidRPr="00D425A1" w:rsidRDefault="006A0F8C" w:rsidP="006A0F8C">
            <w:pPr>
              <w:jc w:val="left"/>
            </w:pPr>
            <w:r>
              <w:t>235</w:t>
            </w:r>
          </w:p>
        </w:tc>
        <w:tc>
          <w:tcPr>
            <w:tcW w:w="7785" w:type="dxa"/>
            <w:vAlign w:val="center"/>
          </w:tcPr>
          <w:p w14:paraId="372A6951" w14:textId="31D8C651" w:rsidR="006A0F8C" w:rsidRPr="00597968" w:rsidRDefault="006A0F8C" w:rsidP="006A0F8C">
            <w:pPr>
              <w:jc w:val="left"/>
            </w:pPr>
            <w:r>
              <w:rPr>
                <w:rFonts w:cs="Arial"/>
              </w:rPr>
              <w:t>Verzeichnis der Leistungen/Kapazitäten anderer Unternehmen</w:t>
            </w:r>
          </w:p>
        </w:tc>
      </w:tr>
      <w:tr w:rsidR="006A0F8C" w:rsidRPr="001C60F2" w14:paraId="16DFAAE7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69242E77" w14:textId="139F0685" w:rsidR="006A0F8C" w:rsidRPr="005C27BD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2C178AD6" w14:textId="4BF6786E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1E35F408" w14:textId="303A69B8" w:rsidR="006A0F8C" w:rsidRPr="00597968" w:rsidRDefault="006A0F8C" w:rsidP="006A0F8C">
            <w:pPr>
              <w:jc w:val="left"/>
            </w:pPr>
          </w:p>
        </w:tc>
      </w:tr>
      <w:tr w:rsidR="006A0F8C" w:rsidRPr="001C60F2" w14:paraId="60268E7A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276ED500" w14:textId="56C9D496" w:rsidR="006A0F8C" w:rsidRPr="005C27BD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61EE36DE" w14:textId="77777777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0ABBC2A3" w14:textId="77777777" w:rsidR="006A0F8C" w:rsidRPr="00597968" w:rsidRDefault="006A0F8C" w:rsidP="006A0F8C">
            <w:pPr>
              <w:jc w:val="left"/>
            </w:pPr>
          </w:p>
        </w:tc>
      </w:tr>
      <w:tr w:rsidR="00233D36" w:rsidRPr="001C60F2" w14:paraId="6F823E96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19B14A20" w14:textId="77777777" w:rsidR="00233D36" w:rsidRPr="005C27BD" w:rsidRDefault="00233D36" w:rsidP="006A0F8C">
            <w:pPr>
              <w:jc w:val="left"/>
            </w:pPr>
          </w:p>
        </w:tc>
        <w:tc>
          <w:tcPr>
            <w:tcW w:w="1415" w:type="dxa"/>
            <w:gridSpan w:val="2"/>
            <w:vAlign w:val="center"/>
          </w:tcPr>
          <w:p w14:paraId="4175691E" w14:textId="77777777" w:rsidR="00233D36" w:rsidRPr="00D425A1" w:rsidRDefault="00233D36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504E8647" w14:textId="77777777" w:rsidR="00233D36" w:rsidRPr="00597968" w:rsidRDefault="00233D36" w:rsidP="006A0F8C">
            <w:pPr>
              <w:jc w:val="left"/>
            </w:pPr>
          </w:p>
        </w:tc>
      </w:tr>
      <w:tr w:rsidR="006A0F8C" w:rsidRPr="001C60F2" w14:paraId="10A8B2AA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364CAF22" w14:textId="77777777" w:rsidR="006A0F8C" w:rsidRPr="005C27BD" w:rsidRDefault="006A0F8C" w:rsidP="006A0F8C">
            <w:pPr>
              <w:jc w:val="left"/>
            </w:pPr>
          </w:p>
        </w:tc>
        <w:tc>
          <w:tcPr>
            <w:tcW w:w="1415" w:type="dxa"/>
            <w:gridSpan w:val="2"/>
            <w:vAlign w:val="center"/>
          </w:tcPr>
          <w:p w14:paraId="36E76CFD" w14:textId="77777777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674D043E" w14:textId="77777777" w:rsidR="006A0F8C" w:rsidRPr="00597968" w:rsidRDefault="006A0F8C" w:rsidP="006A0F8C">
            <w:pPr>
              <w:jc w:val="left"/>
            </w:pPr>
          </w:p>
        </w:tc>
      </w:tr>
      <w:tr w:rsidR="006A0F8C" w:rsidRPr="001C60F2" w14:paraId="7C48283C" w14:textId="77777777" w:rsidTr="006A0F8C">
        <w:trPr>
          <w:trHeight w:val="284"/>
        </w:trPr>
        <w:tc>
          <w:tcPr>
            <w:tcW w:w="9650" w:type="dxa"/>
            <w:gridSpan w:val="4"/>
            <w:noWrap/>
            <w:tcMar>
              <w:left w:w="28" w:type="dxa"/>
            </w:tcMar>
            <w:vAlign w:val="center"/>
          </w:tcPr>
          <w:p w14:paraId="20C68E27" w14:textId="7B177EAC" w:rsidR="006A0F8C" w:rsidRDefault="006A0F8C" w:rsidP="006A0F8C">
            <w:pPr>
              <w:jc w:val="left"/>
            </w:pPr>
            <w:r w:rsidRPr="00473D23">
              <w:rPr>
                <w:b/>
                <w:bCs/>
              </w:rPr>
              <w:t>Anlagen</w:t>
            </w:r>
            <w:r w:rsidRPr="00BA39F3">
              <w:rPr>
                <w:rFonts w:ascii="Arial Fett" w:hAnsi="Arial Fett"/>
                <w:b/>
                <w:bCs/>
                <w:vertAlign w:val="superscript"/>
              </w:rPr>
              <w:fldChar w:fldCharType="begin"/>
            </w:r>
            <w:r w:rsidRPr="00BA39F3">
              <w:rPr>
                <w:rFonts w:ascii="Arial Fett" w:hAnsi="Arial Fett"/>
                <w:b/>
                <w:bCs/>
                <w:vertAlign w:val="superscript"/>
              </w:rPr>
              <w:instrText xml:space="preserve"> NOTEREF _Ref491417269 \h </w:instrText>
            </w:r>
            <w:r>
              <w:rPr>
                <w:rFonts w:ascii="Arial Fett" w:hAnsi="Arial Fett"/>
                <w:b/>
                <w:bCs/>
                <w:vertAlign w:val="superscript"/>
              </w:rPr>
              <w:instrText xml:space="preserve"> \* MERGEFORMAT </w:instrText>
            </w:r>
            <w:r w:rsidRPr="00BA39F3">
              <w:rPr>
                <w:rFonts w:ascii="Arial Fett" w:hAnsi="Arial Fett"/>
                <w:b/>
                <w:bCs/>
                <w:vertAlign w:val="superscript"/>
              </w:rPr>
            </w:r>
            <w:r w:rsidRPr="00BA39F3">
              <w:rPr>
                <w:rFonts w:ascii="Arial Fett" w:hAnsi="Arial Fett"/>
                <w:b/>
                <w:bCs/>
                <w:vertAlign w:val="superscript"/>
              </w:rPr>
              <w:fldChar w:fldCharType="separate"/>
            </w:r>
            <w:r w:rsidR="006E6388">
              <w:rPr>
                <w:rFonts w:ascii="Arial Fett" w:hAnsi="Arial Fett"/>
                <w:b/>
                <w:bCs/>
                <w:vertAlign w:val="superscript"/>
              </w:rPr>
              <w:t>1</w:t>
            </w:r>
            <w:r w:rsidRPr="00BA39F3">
              <w:rPr>
                <w:rFonts w:ascii="Arial Fett" w:hAnsi="Arial Fett"/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6A0F8C" w:rsidRPr="001C60F2" w14:paraId="3FBAE587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773C7D3B" w14:textId="77777777" w:rsidR="006A0F8C" w:rsidRPr="00597968" w:rsidRDefault="006A0F8C" w:rsidP="006A0F8C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669D2EF3" w14:textId="77777777" w:rsidR="006A0F8C" w:rsidRPr="00597968" w:rsidRDefault="006A0F8C" w:rsidP="006A0F8C">
            <w:pPr>
              <w:jc w:val="left"/>
            </w:pPr>
            <w:r w:rsidRPr="00D425A1">
              <w:t>124</w:t>
            </w:r>
          </w:p>
        </w:tc>
        <w:tc>
          <w:tcPr>
            <w:tcW w:w="7785" w:type="dxa"/>
            <w:vAlign w:val="center"/>
          </w:tcPr>
          <w:p w14:paraId="371F1D7C" w14:textId="77777777" w:rsidR="006A0F8C" w:rsidRPr="00597968" w:rsidRDefault="006A0F8C" w:rsidP="006A0F8C">
            <w:pPr>
              <w:jc w:val="left"/>
            </w:pPr>
            <w:r w:rsidRPr="00597968">
              <w:t>Eigenerklärung zur Eignung</w:t>
            </w:r>
          </w:p>
        </w:tc>
      </w:tr>
      <w:tr w:rsidR="006A0F8C" w:rsidRPr="001C60F2" w14:paraId="3FA6F47B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000450D3" w14:textId="77777777" w:rsidR="006A0F8C" w:rsidRPr="00597968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409D6DE4" w14:textId="77777777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728DA95B" w14:textId="77777777" w:rsidR="006A0F8C" w:rsidRPr="00597968" w:rsidRDefault="006A0F8C" w:rsidP="006A0F8C">
            <w:pPr>
              <w:jc w:val="left"/>
            </w:pPr>
          </w:p>
        </w:tc>
      </w:tr>
      <w:tr w:rsidR="006A0F8C" w:rsidRPr="001C60F2" w14:paraId="6B535030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02FDE63C" w14:textId="77777777" w:rsidR="006A0F8C" w:rsidRPr="00597968" w:rsidRDefault="006A0F8C" w:rsidP="006A0F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5" w:type="dxa"/>
            <w:gridSpan w:val="2"/>
            <w:vAlign w:val="center"/>
          </w:tcPr>
          <w:p w14:paraId="61762D37" w14:textId="77777777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0DB17146" w14:textId="77777777" w:rsidR="006A0F8C" w:rsidRPr="00597968" w:rsidRDefault="006A0F8C" w:rsidP="006A0F8C">
            <w:pPr>
              <w:jc w:val="left"/>
            </w:pPr>
          </w:p>
        </w:tc>
      </w:tr>
      <w:tr w:rsidR="006A0F8C" w:rsidRPr="001C60F2" w14:paraId="6399B7F9" w14:textId="77777777" w:rsidTr="006A0F8C">
        <w:trPr>
          <w:trHeight w:val="284"/>
        </w:trPr>
        <w:tc>
          <w:tcPr>
            <w:tcW w:w="450" w:type="dxa"/>
            <w:noWrap/>
            <w:tcMar>
              <w:left w:w="28" w:type="dxa"/>
            </w:tcMar>
            <w:vAlign w:val="center"/>
          </w:tcPr>
          <w:p w14:paraId="62D10689" w14:textId="1D223CCC" w:rsidR="006A0F8C" w:rsidRPr="005C27BD" w:rsidRDefault="006A0F8C" w:rsidP="006A0F8C">
            <w:pPr>
              <w:jc w:val="left"/>
            </w:pPr>
            <w:r>
              <w:fldChar w:fldCharType="begin">
                <w:ffData>
                  <w:name w:val="Kontrollkästchen4"/>
                  <w:enabled/>
                  <w:calcOnExit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10" w:name="Kontrollkästchen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415" w:type="dxa"/>
            <w:gridSpan w:val="2"/>
            <w:vAlign w:val="center"/>
          </w:tcPr>
          <w:p w14:paraId="07F4A052" w14:textId="77777777" w:rsidR="006A0F8C" w:rsidRPr="00D425A1" w:rsidRDefault="006A0F8C" w:rsidP="006A0F8C">
            <w:pPr>
              <w:jc w:val="left"/>
            </w:pPr>
          </w:p>
        </w:tc>
        <w:tc>
          <w:tcPr>
            <w:tcW w:w="7785" w:type="dxa"/>
            <w:vAlign w:val="center"/>
          </w:tcPr>
          <w:p w14:paraId="4EB72881" w14:textId="77777777" w:rsidR="006A0F8C" w:rsidRPr="00597968" w:rsidRDefault="006A0F8C" w:rsidP="006A0F8C">
            <w:pPr>
              <w:jc w:val="left"/>
            </w:pPr>
          </w:p>
        </w:tc>
      </w:tr>
      <w:tr w:rsidR="006A0F8C" w:rsidRPr="001C60F2" w14:paraId="19AF8028" w14:textId="77777777" w:rsidTr="006A0F8C">
        <w:trPr>
          <w:trHeight w:val="170"/>
        </w:trPr>
        <w:tc>
          <w:tcPr>
            <w:tcW w:w="1155" w:type="dxa"/>
            <w:gridSpan w:val="2"/>
            <w:noWrap/>
            <w:tcMar>
              <w:left w:w="28" w:type="dxa"/>
            </w:tcMar>
            <w:vAlign w:val="center"/>
          </w:tcPr>
          <w:p w14:paraId="4CE97441" w14:textId="77777777" w:rsidR="006A0F8C" w:rsidRPr="00410951" w:rsidRDefault="006A0F8C" w:rsidP="006A0F8C">
            <w:pPr>
              <w:rPr>
                <w:b/>
              </w:rPr>
            </w:pPr>
          </w:p>
        </w:tc>
        <w:tc>
          <w:tcPr>
            <w:tcW w:w="8495" w:type="dxa"/>
            <w:gridSpan w:val="2"/>
            <w:noWrap/>
            <w:vAlign w:val="center"/>
          </w:tcPr>
          <w:p w14:paraId="331DCF89" w14:textId="77777777" w:rsidR="006A0F8C" w:rsidRPr="00410951" w:rsidRDefault="006A0F8C" w:rsidP="006A0F8C">
            <w:pPr>
              <w:rPr>
                <w:b/>
              </w:rPr>
            </w:pPr>
          </w:p>
        </w:tc>
      </w:tr>
    </w:tbl>
    <w:p w14:paraId="32272A60" w14:textId="77777777" w:rsidR="006A0F8C" w:rsidRDefault="006A0F8C">
      <w:r>
        <w:rPr>
          <w:b/>
          <w:bCs/>
        </w:rPr>
        <w:br w:type="page"/>
      </w:r>
    </w:p>
    <w:tbl>
      <w:tblPr>
        <w:tblW w:w="9700" w:type="dxa"/>
        <w:tblLayout w:type="fixed"/>
        <w:tblLook w:val="01E0" w:firstRow="1" w:lastRow="1" w:firstColumn="1" w:lastColumn="1" w:noHBand="0" w:noVBand="0"/>
      </w:tblPr>
      <w:tblGrid>
        <w:gridCol w:w="30"/>
        <w:gridCol w:w="420"/>
        <w:gridCol w:w="399"/>
        <w:gridCol w:w="28"/>
        <w:gridCol w:w="1421"/>
        <w:gridCol w:w="3212"/>
        <w:gridCol w:w="640"/>
        <w:gridCol w:w="869"/>
        <w:gridCol w:w="1401"/>
        <w:gridCol w:w="1230"/>
        <w:gridCol w:w="50"/>
      </w:tblGrid>
      <w:tr w:rsidR="006A0F8C" w:rsidRPr="001C60F2" w14:paraId="57AF4777" w14:textId="77777777" w:rsidTr="006A0F8C">
        <w:trPr>
          <w:gridBefore w:val="1"/>
          <w:wBefore w:w="30" w:type="dxa"/>
          <w:trHeight w:val="397"/>
        </w:trPr>
        <w:tc>
          <w:tcPr>
            <w:tcW w:w="9670" w:type="dxa"/>
            <w:gridSpan w:val="10"/>
            <w:noWrap/>
            <w:tcMar>
              <w:left w:w="28" w:type="dxa"/>
            </w:tcMar>
          </w:tcPr>
          <w:p w14:paraId="79AD8053" w14:textId="2FE2FD96" w:rsidR="006A0F8C" w:rsidRDefault="006A0F8C" w:rsidP="006A0F8C">
            <w:pPr>
              <w:pStyle w:val="berschrift1"/>
              <w:numPr>
                <w:ilvl w:val="0"/>
                <w:numId w:val="16"/>
              </w:numPr>
              <w:tabs>
                <w:tab w:val="clear" w:pos="851"/>
              </w:tabs>
              <w:ind w:left="567" w:hanging="567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1020DC47" w14:textId="77777777" w:rsidR="006A0F8C" w:rsidRPr="00410951" w:rsidRDefault="006A0F8C" w:rsidP="008771F3">
            <w:pPr>
              <w:pStyle w:val="berschrift1"/>
              <w:numPr>
                <w:ilvl w:val="0"/>
                <w:numId w:val="0"/>
              </w:numPr>
              <w:ind w:left="680"/>
            </w:pPr>
            <w:r>
              <w:t>An mein/unser Angebot halte(n) ich/wir mich/uns bis zum Ablauf der Bindefrist gebunden.</w:t>
            </w:r>
          </w:p>
        </w:tc>
      </w:tr>
      <w:tr w:rsidR="006A0F8C" w:rsidRPr="00D1009B" w14:paraId="3BFC78ED" w14:textId="77777777" w:rsidTr="006A0F8C">
        <w:trPr>
          <w:gridBefore w:val="1"/>
          <w:wBefore w:w="30" w:type="dxa"/>
          <w:trHeight w:val="283"/>
        </w:trPr>
        <w:tc>
          <w:tcPr>
            <w:tcW w:w="9670" w:type="dxa"/>
            <w:gridSpan w:val="10"/>
            <w:noWrap/>
            <w:tcMar>
              <w:left w:w="28" w:type="dxa"/>
            </w:tcMar>
            <w:vAlign w:val="center"/>
          </w:tcPr>
          <w:p w14:paraId="7A55787E" w14:textId="77777777" w:rsidR="006A0F8C" w:rsidRPr="00D1009B" w:rsidRDefault="006A0F8C" w:rsidP="008771F3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6A0F8C" w:rsidRPr="001C60F2" w14:paraId="014802D7" w14:textId="77777777" w:rsidTr="006A0F8C">
        <w:trPr>
          <w:gridBefore w:val="1"/>
          <w:wBefore w:w="30" w:type="dxa"/>
          <w:trHeight w:val="284"/>
        </w:trPr>
        <w:tc>
          <w:tcPr>
            <w:tcW w:w="6120" w:type="dxa"/>
            <w:gridSpan w:val="6"/>
            <w:noWrap/>
            <w:tcMar>
              <w:left w:w="28" w:type="dxa"/>
            </w:tcMar>
          </w:tcPr>
          <w:p w14:paraId="5FB7FF60" w14:textId="77777777" w:rsidR="006A0F8C" w:rsidRPr="00410951" w:rsidRDefault="006A0F8C" w:rsidP="006A0F8C">
            <w:pPr>
              <w:pStyle w:val="berschrift1"/>
              <w:numPr>
                <w:ilvl w:val="0"/>
                <w:numId w:val="16"/>
              </w:numPr>
              <w:tabs>
                <w:tab w:val="clear" w:pos="851"/>
              </w:tabs>
              <w:ind w:left="567" w:hanging="567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CF991" w14:textId="77777777" w:rsidR="006A0F8C" w:rsidRPr="00410951" w:rsidRDefault="006A0F8C" w:rsidP="008771F3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428EF489" w14:textId="77777777" w:rsidR="006A0F8C" w:rsidRPr="00410951" w:rsidRDefault="006A0F8C" w:rsidP="008771F3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6A0F8C" w:rsidRPr="00D1009B" w14:paraId="4EBBD267" w14:textId="77777777" w:rsidTr="006A0F8C">
        <w:trPr>
          <w:gridBefore w:val="1"/>
          <w:wBefore w:w="30" w:type="dxa"/>
          <w:trHeight w:val="283"/>
        </w:trPr>
        <w:tc>
          <w:tcPr>
            <w:tcW w:w="9670" w:type="dxa"/>
            <w:gridSpan w:val="10"/>
            <w:noWrap/>
            <w:tcMar>
              <w:left w:w="28" w:type="dxa"/>
            </w:tcMar>
            <w:vAlign w:val="center"/>
          </w:tcPr>
          <w:p w14:paraId="42A1A821" w14:textId="77777777" w:rsidR="006A0F8C" w:rsidRPr="00D1009B" w:rsidRDefault="006A0F8C" w:rsidP="008771F3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6A0F8C" w:rsidRPr="001C60F2" w14:paraId="492D0269" w14:textId="77777777" w:rsidTr="006A0F8C">
        <w:trPr>
          <w:gridBefore w:val="1"/>
          <w:wBefore w:w="30" w:type="dxa"/>
          <w:trHeight w:val="454"/>
        </w:trPr>
        <w:tc>
          <w:tcPr>
            <w:tcW w:w="6120" w:type="dxa"/>
            <w:gridSpan w:val="6"/>
            <w:noWrap/>
            <w:tcMar>
              <w:left w:w="28" w:type="dxa"/>
            </w:tcMar>
            <w:vAlign w:val="center"/>
          </w:tcPr>
          <w:p w14:paraId="20F3FBE4" w14:textId="77777777" w:rsidR="006A0F8C" w:rsidRPr="00410951" w:rsidRDefault="006A0F8C" w:rsidP="006A0F8C">
            <w:pPr>
              <w:pStyle w:val="berschrift1"/>
              <w:numPr>
                <w:ilvl w:val="0"/>
                <w:numId w:val="16"/>
              </w:numPr>
              <w:tabs>
                <w:tab w:val="clear" w:pos="851"/>
              </w:tabs>
              <w:ind w:left="567" w:hanging="567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27D4" w14:textId="1B18C2D8" w:rsidR="006A0F8C" w:rsidRPr="00410951" w:rsidRDefault="006A0F8C" w:rsidP="008771F3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1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220DD4">
              <w:rPr>
                <w:b/>
                <w:noProof/>
              </w:rPr>
              <w:t>nicht zugelassen</w:t>
            </w:r>
            <w:r>
              <w:rPr>
                <w:b/>
              </w:rPr>
              <w:fldChar w:fldCharType="end"/>
            </w:r>
            <w:bookmarkEnd w:id="11"/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14:paraId="38EBCD3A" w14:textId="7A652510" w:rsidR="006A0F8C" w:rsidRPr="00410951" w:rsidRDefault="006A0F8C" w:rsidP="008771F3">
            <w:pPr>
              <w:jc w:val="center"/>
              <w:rPr>
                <w:b/>
              </w:rPr>
            </w:pPr>
          </w:p>
        </w:tc>
      </w:tr>
      <w:tr w:rsidR="006A0F8C" w:rsidRPr="00DF0D66" w14:paraId="60665E00" w14:textId="77777777" w:rsidTr="006A0F8C">
        <w:trPr>
          <w:gridBefore w:val="1"/>
          <w:wBefore w:w="30" w:type="dxa"/>
          <w:trHeight w:hRule="exact" w:val="283"/>
        </w:trPr>
        <w:tc>
          <w:tcPr>
            <w:tcW w:w="9670" w:type="dxa"/>
            <w:gridSpan w:val="10"/>
            <w:noWrap/>
            <w:tcMar>
              <w:left w:w="28" w:type="dxa"/>
            </w:tcMar>
            <w:vAlign w:val="center"/>
          </w:tcPr>
          <w:p w14:paraId="5EC255E7" w14:textId="77777777" w:rsidR="006A0F8C" w:rsidRPr="00410951" w:rsidRDefault="006A0F8C" w:rsidP="008771F3">
            <w:pPr>
              <w:rPr>
                <w:b/>
              </w:rPr>
            </w:pPr>
          </w:p>
        </w:tc>
      </w:tr>
      <w:tr w:rsidR="006A0F8C" w:rsidRPr="001C60F2" w14:paraId="7AD3B6E8" w14:textId="77777777" w:rsidTr="006A0F8C">
        <w:trPr>
          <w:gridBefore w:val="1"/>
          <w:wBefore w:w="30" w:type="dxa"/>
          <w:trHeight w:val="340"/>
        </w:trPr>
        <w:tc>
          <w:tcPr>
            <w:tcW w:w="6120" w:type="dxa"/>
            <w:gridSpan w:val="6"/>
            <w:noWrap/>
            <w:tcMar>
              <w:left w:w="28" w:type="dxa"/>
            </w:tcMar>
          </w:tcPr>
          <w:p w14:paraId="52311318" w14:textId="77777777" w:rsidR="006A0F8C" w:rsidRPr="00FF10F9" w:rsidRDefault="006A0F8C" w:rsidP="006A0F8C">
            <w:pPr>
              <w:pStyle w:val="berschrift1"/>
              <w:numPr>
                <w:ilvl w:val="0"/>
                <w:numId w:val="16"/>
              </w:numPr>
              <w:tabs>
                <w:tab w:val="clear" w:pos="851"/>
              </w:tabs>
              <w:ind w:left="567" w:hanging="567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2"/>
            </w:r>
            <w:r>
              <w:t xml:space="preserve"> </w:t>
            </w:r>
            <w:r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66B8A" w14:textId="77777777" w:rsidR="006A0F8C" w:rsidRPr="00410951" w:rsidRDefault="006A0F8C" w:rsidP="008771F3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4487595" w14:textId="77777777" w:rsidR="006A0F8C" w:rsidRPr="00410951" w:rsidRDefault="006A0F8C" w:rsidP="008771F3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83A84" w:rsidRPr="0089492C" w14:paraId="2D71BA66" w14:textId="77777777" w:rsidTr="006A0F8C">
        <w:trPr>
          <w:gridAfter w:val="1"/>
          <w:wAfter w:w="50" w:type="dxa"/>
          <w:trHeight w:val="113"/>
        </w:trPr>
        <w:tc>
          <w:tcPr>
            <w:tcW w:w="9650" w:type="dxa"/>
            <w:gridSpan w:val="10"/>
            <w:noWrap/>
            <w:tcMar>
              <w:left w:w="28" w:type="dxa"/>
            </w:tcMar>
            <w:vAlign w:val="center"/>
          </w:tcPr>
          <w:p w14:paraId="4AE77B4B" w14:textId="77777777" w:rsidR="00783A84" w:rsidRPr="0089492C" w:rsidRDefault="00783A84" w:rsidP="0068358F"/>
        </w:tc>
      </w:tr>
      <w:tr w:rsidR="007D2973" w:rsidRPr="001C60F2" w14:paraId="79CFFBA9" w14:textId="77777777" w:rsidTr="006A0F8C">
        <w:trPr>
          <w:trHeight w:val="397"/>
        </w:trPr>
        <w:tc>
          <w:tcPr>
            <w:tcW w:w="9700" w:type="dxa"/>
            <w:gridSpan w:val="11"/>
            <w:noWrap/>
            <w:tcMar>
              <w:left w:w="28" w:type="dxa"/>
            </w:tcMar>
          </w:tcPr>
          <w:p w14:paraId="487CE0FC" w14:textId="77777777" w:rsidR="007D2973" w:rsidRPr="00410951" w:rsidRDefault="007D2973" w:rsidP="007D2973">
            <w:pPr>
              <w:pStyle w:val="berschrift1"/>
            </w:pPr>
            <w:r>
              <w:t xml:space="preserve">Bestandteil </w:t>
            </w:r>
            <w:r w:rsidRPr="007D2973">
              <w:t>meines</w:t>
            </w:r>
            <w:r>
              <w:t xml:space="preserve">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D2973" w:rsidRPr="001C60F2" w14:paraId="65F331BD" w14:textId="77777777" w:rsidTr="006A0F8C">
        <w:trPr>
          <w:trHeight w:val="284"/>
        </w:trPr>
        <w:tc>
          <w:tcPr>
            <w:tcW w:w="45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AF6739D" w14:textId="77777777" w:rsidR="007D2973" w:rsidRPr="001C60F2" w:rsidRDefault="007D2973" w:rsidP="0068358F">
            <w:pPr>
              <w:contextualSpacing/>
              <w:jc w:val="left"/>
              <w:outlineLvl w:val="0"/>
            </w:pPr>
          </w:p>
        </w:tc>
        <w:tc>
          <w:tcPr>
            <w:tcW w:w="9250" w:type="dxa"/>
            <w:gridSpan w:val="9"/>
            <w:shd w:val="clear" w:color="auto" w:fill="auto"/>
            <w:noWrap/>
            <w:vAlign w:val="center"/>
          </w:tcPr>
          <w:p w14:paraId="1BBE1332" w14:textId="75DABD1F" w:rsidR="007D2973" w:rsidRPr="001C60F2" w:rsidRDefault="007D2973" w:rsidP="00E96AA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> 201</w:t>
            </w:r>
            <w:r w:rsidR="00452874">
              <w:t>6</w:t>
            </w:r>
            <w:r w:rsidRPr="001C60F2">
              <w:t>,</w:t>
            </w:r>
          </w:p>
        </w:tc>
      </w:tr>
      <w:tr w:rsidR="007D2973" w:rsidRPr="001C60F2" w14:paraId="0F35CABC" w14:textId="77777777" w:rsidTr="006A0F8C">
        <w:trPr>
          <w:trHeight w:val="284"/>
        </w:trPr>
        <w:tc>
          <w:tcPr>
            <w:tcW w:w="45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DC811ED" w14:textId="77777777" w:rsidR="007D2973" w:rsidRPr="001C60F2" w:rsidRDefault="007D2973" w:rsidP="0068358F">
            <w:pPr>
              <w:contextualSpacing/>
              <w:jc w:val="left"/>
              <w:outlineLvl w:val="0"/>
            </w:pPr>
          </w:p>
        </w:tc>
        <w:tc>
          <w:tcPr>
            <w:tcW w:w="9250" w:type="dxa"/>
            <w:gridSpan w:val="9"/>
            <w:shd w:val="clear" w:color="auto" w:fill="auto"/>
            <w:noWrap/>
            <w:vAlign w:val="center"/>
          </w:tcPr>
          <w:p w14:paraId="3F648B03" w14:textId="77777777" w:rsidR="007D2973" w:rsidRPr="001C60F2" w:rsidRDefault="007D2973" w:rsidP="0068358F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</w:t>
            </w:r>
            <w:r w:rsidR="00872F45">
              <w:t xml:space="preserve"> Angebotsabgabe, Anlagen – Teil </w:t>
            </w:r>
            <w:r>
              <w:t>B</w:t>
            </w:r>
            <w:r w:rsidRPr="001C60F2" w:rsidDel="00AB5132">
              <w:t xml:space="preserve"> </w:t>
            </w:r>
          </w:p>
        </w:tc>
      </w:tr>
      <w:tr w:rsidR="007D2973" w:rsidRPr="001C60F2" w14:paraId="31F12401" w14:textId="77777777" w:rsidTr="006A0F8C">
        <w:trPr>
          <w:trHeight w:hRule="exact" w:val="170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1DAF3D34" w14:textId="44CDEC13" w:rsidR="007D2973" w:rsidRPr="001C60F2" w:rsidRDefault="007D2973" w:rsidP="0068358F">
            <w:pPr>
              <w:contextualSpacing/>
              <w:jc w:val="left"/>
              <w:outlineLvl w:val="0"/>
            </w:pPr>
          </w:p>
        </w:tc>
        <w:tc>
          <w:tcPr>
            <w:tcW w:w="9250" w:type="dxa"/>
            <w:gridSpan w:val="9"/>
            <w:noWrap/>
            <w:vAlign w:val="center"/>
          </w:tcPr>
          <w:p w14:paraId="66CBC27D" w14:textId="77777777" w:rsidR="007D2973" w:rsidRPr="001C60F2" w:rsidRDefault="007D2973" w:rsidP="0068358F">
            <w:pPr>
              <w:pStyle w:val="AnstrichTabelle"/>
            </w:pPr>
          </w:p>
        </w:tc>
      </w:tr>
      <w:tr w:rsidR="007D2973" w:rsidRPr="00410951" w14:paraId="471F5004" w14:textId="77777777" w:rsidTr="006A0F8C">
        <w:trPr>
          <w:trHeight w:val="284"/>
        </w:trPr>
        <w:tc>
          <w:tcPr>
            <w:tcW w:w="877" w:type="dxa"/>
            <w:gridSpan w:val="4"/>
            <w:noWrap/>
            <w:tcMar>
              <w:left w:w="28" w:type="dxa"/>
            </w:tcMar>
          </w:tcPr>
          <w:p w14:paraId="0AFF181A" w14:textId="77777777" w:rsidR="007D2973" w:rsidRPr="001C60F2" w:rsidRDefault="007D2973" w:rsidP="007D2973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823" w:type="dxa"/>
            <w:gridSpan w:val="7"/>
            <w:noWrap/>
            <w:vAlign w:val="center"/>
          </w:tcPr>
          <w:p w14:paraId="774C59D6" w14:textId="77777777" w:rsidR="007D2973" w:rsidRPr="00D425A1" w:rsidRDefault="007D2973" w:rsidP="0068358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D2973" w:rsidRPr="0051062D" w14:paraId="3A300E98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174D8B3D" w14:textId="77777777" w:rsidR="007D2973" w:rsidRPr="0051062D" w:rsidRDefault="007D2973" w:rsidP="0068358F">
            <w:pPr>
              <w:contextualSpacing/>
              <w:jc w:val="left"/>
              <w:outlineLvl w:val="0"/>
            </w:pPr>
          </w:p>
        </w:tc>
        <w:tc>
          <w:tcPr>
            <w:tcW w:w="427" w:type="dxa"/>
            <w:gridSpan w:val="2"/>
            <w:noWrap/>
            <w:vAlign w:val="center"/>
          </w:tcPr>
          <w:p w14:paraId="14E35836" w14:textId="77777777" w:rsidR="007D2973" w:rsidRPr="001C60F2" w:rsidRDefault="007D2973" w:rsidP="0068358F">
            <w:pPr>
              <w:contextualSpacing/>
              <w:jc w:val="left"/>
              <w:outlineLvl w:val="0"/>
            </w:pPr>
          </w:p>
        </w:tc>
        <w:tc>
          <w:tcPr>
            <w:tcW w:w="1421" w:type="dxa"/>
            <w:vAlign w:val="center"/>
          </w:tcPr>
          <w:p w14:paraId="70BBDA2B" w14:textId="77777777" w:rsidR="007D2973" w:rsidRPr="001C60F2" w:rsidRDefault="007D2973" w:rsidP="0068358F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71AD998E" w14:textId="6DB42761" w:rsidR="007D2973" w:rsidRPr="005A77B4" w:rsidRDefault="002C0DA7" w:rsidP="0068358F">
            <w:pPr>
              <w:contextualSpacing/>
              <w:jc w:val="left"/>
              <w:outlineLvl w:val="0"/>
            </w:pPr>
            <w:r w:rsidRPr="005A77B4">
              <w:rPr>
                <w:color w:val="80808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77B4">
              <w:rPr>
                <w:color w:val="808080"/>
              </w:rPr>
              <w:instrText xml:space="preserve"> FORMTEXT </w:instrText>
            </w:r>
            <w:r w:rsidRPr="005A77B4">
              <w:rPr>
                <w:color w:val="808080"/>
              </w:rPr>
            </w:r>
            <w:r w:rsidRPr="005A77B4">
              <w:rPr>
                <w:color w:val="808080"/>
              </w:rPr>
              <w:fldChar w:fldCharType="separate"/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color w:val="808080"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14:paraId="2BE8D931" w14:textId="77777777" w:rsidR="007D2973" w:rsidRPr="001C60F2" w:rsidRDefault="007D2973" w:rsidP="0068358F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81" w:type="dxa"/>
            <w:gridSpan w:val="3"/>
            <w:tcBorders>
              <w:bottom w:val="single" w:sz="4" w:space="0" w:color="808080"/>
            </w:tcBorders>
            <w:vAlign w:val="center"/>
          </w:tcPr>
          <w:p w14:paraId="1EE10957" w14:textId="25EC2789" w:rsidR="007D2973" w:rsidRPr="005A77B4" w:rsidRDefault="002C0DA7" w:rsidP="0068358F">
            <w:pPr>
              <w:contextualSpacing/>
              <w:jc w:val="left"/>
              <w:outlineLvl w:val="0"/>
            </w:pPr>
            <w:r w:rsidRPr="005A77B4">
              <w:rPr>
                <w:color w:val="80808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77B4">
              <w:rPr>
                <w:color w:val="808080"/>
              </w:rPr>
              <w:instrText xml:space="preserve"> FORMTEXT </w:instrText>
            </w:r>
            <w:r w:rsidRPr="005A77B4">
              <w:rPr>
                <w:color w:val="808080"/>
              </w:rPr>
            </w:r>
            <w:r w:rsidRPr="005A77B4">
              <w:rPr>
                <w:color w:val="808080"/>
              </w:rPr>
              <w:fldChar w:fldCharType="separate"/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color w:val="808080"/>
              </w:rPr>
              <w:fldChar w:fldCharType="end"/>
            </w:r>
          </w:p>
        </w:tc>
      </w:tr>
      <w:tr w:rsidR="007D2973" w:rsidRPr="009E0802" w14:paraId="4F3EA249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60ACBBB4" w14:textId="77777777" w:rsidR="007D2973" w:rsidRPr="0027784E" w:rsidRDefault="007D2973" w:rsidP="0068358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7" w:type="dxa"/>
            <w:gridSpan w:val="2"/>
            <w:noWrap/>
            <w:vAlign w:val="center"/>
          </w:tcPr>
          <w:p w14:paraId="5DA9C41A" w14:textId="77777777" w:rsidR="007D2973" w:rsidRPr="001C60F2" w:rsidRDefault="007D2973" w:rsidP="0068358F"/>
        </w:tc>
        <w:tc>
          <w:tcPr>
            <w:tcW w:w="1421" w:type="dxa"/>
            <w:vAlign w:val="center"/>
          </w:tcPr>
          <w:p w14:paraId="54D4FFDF" w14:textId="77777777" w:rsidR="007D2973" w:rsidRPr="009E0802" w:rsidRDefault="007D2973" w:rsidP="0068358F"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68F378" w14:textId="41E81B84" w:rsidR="007D2973" w:rsidRPr="005A77B4" w:rsidRDefault="002C0DA7" w:rsidP="0068358F">
            <w:r w:rsidRPr="005A77B4">
              <w:rPr>
                <w:color w:val="80808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77B4">
              <w:rPr>
                <w:color w:val="808080"/>
              </w:rPr>
              <w:instrText xml:space="preserve"> FORMTEXT </w:instrText>
            </w:r>
            <w:r w:rsidRPr="005A77B4">
              <w:rPr>
                <w:color w:val="808080"/>
              </w:rPr>
            </w:r>
            <w:r w:rsidRPr="005A77B4">
              <w:rPr>
                <w:color w:val="808080"/>
              </w:rPr>
              <w:fldChar w:fldCharType="separate"/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color w:val="808080"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14:paraId="7750F3D2" w14:textId="77777777" w:rsidR="007D2973" w:rsidRPr="009E0802" w:rsidRDefault="007D2973" w:rsidP="0068358F">
            <w:r w:rsidRPr="009E0802">
              <w:t>PQ_Nummer:</w:t>
            </w:r>
          </w:p>
        </w:tc>
        <w:tc>
          <w:tcPr>
            <w:tcW w:w="2681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A6A616" w14:textId="5781EE09" w:rsidR="007D2973" w:rsidRPr="005A77B4" w:rsidRDefault="002C0DA7" w:rsidP="0068358F">
            <w:r w:rsidRPr="005A77B4">
              <w:rPr>
                <w:color w:val="80808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77B4">
              <w:rPr>
                <w:color w:val="808080"/>
              </w:rPr>
              <w:instrText xml:space="preserve"> FORMTEXT </w:instrText>
            </w:r>
            <w:r w:rsidRPr="005A77B4">
              <w:rPr>
                <w:color w:val="808080"/>
              </w:rPr>
            </w:r>
            <w:r w:rsidRPr="005A77B4">
              <w:rPr>
                <w:color w:val="808080"/>
              </w:rPr>
              <w:fldChar w:fldCharType="separate"/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noProof/>
                <w:color w:val="808080"/>
              </w:rPr>
              <w:t> </w:t>
            </w:r>
            <w:r w:rsidRPr="005A77B4">
              <w:rPr>
                <w:color w:val="808080"/>
              </w:rPr>
              <w:fldChar w:fldCharType="end"/>
            </w:r>
          </w:p>
        </w:tc>
      </w:tr>
      <w:tr w:rsidR="007D2973" w:rsidRPr="00410951" w14:paraId="0C8B8E5F" w14:textId="77777777" w:rsidTr="006A0F8C">
        <w:trPr>
          <w:trHeight w:val="113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bottom"/>
          </w:tcPr>
          <w:p w14:paraId="30E4B3F2" w14:textId="77777777" w:rsidR="007D2973" w:rsidRPr="00FF10F9" w:rsidDel="00594545" w:rsidRDefault="007D2973" w:rsidP="0068358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250" w:type="dxa"/>
            <w:gridSpan w:val="9"/>
            <w:noWrap/>
            <w:vAlign w:val="bottom"/>
          </w:tcPr>
          <w:p w14:paraId="50D81431" w14:textId="77777777" w:rsidR="007D2973" w:rsidRPr="001C60F2" w:rsidRDefault="007D2973" w:rsidP="0068358F">
            <w:pPr>
              <w:jc w:val="left"/>
            </w:pPr>
          </w:p>
        </w:tc>
      </w:tr>
      <w:tr w:rsidR="00DB0825" w:rsidRPr="00410951" w14:paraId="6C59F55B" w14:textId="77777777" w:rsidTr="006A0F8C">
        <w:trPr>
          <w:trHeight w:val="113"/>
        </w:trPr>
        <w:tc>
          <w:tcPr>
            <w:tcW w:w="450" w:type="dxa"/>
            <w:gridSpan w:val="2"/>
            <w:noWrap/>
            <w:tcMar>
              <w:left w:w="28" w:type="dxa"/>
            </w:tcMar>
          </w:tcPr>
          <w:p w14:paraId="60E17B92" w14:textId="77777777" w:rsidR="00DB0825" w:rsidRPr="00FF10F9" w:rsidDel="00594545" w:rsidRDefault="00DB0825" w:rsidP="0059656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9" w:type="dxa"/>
            <w:noWrap/>
          </w:tcPr>
          <w:p w14:paraId="454E7E8F" w14:textId="77777777" w:rsidR="00DB0825" w:rsidRPr="001C60F2" w:rsidRDefault="00DB0825" w:rsidP="0059656F">
            <w:pPr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851" w:type="dxa"/>
            <w:gridSpan w:val="8"/>
          </w:tcPr>
          <w:p w14:paraId="6F5A0AB7" w14:textId="77777777" w:rsidR="00DB0825" w:rsidRPr="001C60F2" w:rsidRDefault="004253AD" w:rsidP="0059656F">
            <w:pPr>
              <w:jc w:val="left"/>
            </w:pPr>
            <w:r>
              <w:t>Ich bin/Wir sind</w:t>
            </w:r>
            <w:r w:rsidR="00DB0825" w:rsidRPr="00DB0825">
              <w:t xml:space="preserve"> </w:t>
            </w:r>
            <w:r w:rsidR="0059656F">
              <w:t xml:space="preserve">kleines oder </w:t>
            </w:r>
            <w:r w:rsidR="00DB0825" w:rsidRPr="00DB0825">
              <w:t xml:space="preserve">mittleres Unternehmen </w:t>
            </w:r>
            <w:r w:rsidR="00DB0825" w:rsidRPr="00DB0825">
              <w:rPr>
                <w:sz w:val="16"/>
                <w:szCs w:val="16"/>
              </w:rPr>
              <w:t xml:space="preserve">(&lt; 250 Beschäftigte und </w:t>
            </w:r>
            <w:r w:rsidR="00DB0825" w:rsidRPr="00DB0825">
              <w:rPr>
                <w:rFonts w:cs="Arial"/>
                <w:sz w:val="16"/>
                <w:szCs w:val="16"/>
              </w:rPr>
              <w:t>≤</w:t>
            </w:r>
            <w:r w:rsidR="00DB0825" w:rsidRPr="00DB0825">
              <w:rPr>
                <w:sz w:val="16"/>
                <w:szCs w:val="16"/>
              </w:rPr>
              <w:t xml:space="preserve"> 50 Mio Euro Jahresumsatz bzw.  </w:t>
            </w:r>
            <w:r w:rsidR="00DB0825" w:rsidRPr="00DB0825">
              <w:rPr>
                <w:rFonts w:cs="Arial"/>
                <w:sz w:val="16"/>
                <w:szCs w:val="16"/>
              </w:rPr>
              <w:t xml:space="preserve">≤ </w:t>
            </w:r>
            <w:r w:rsidR="00DB0825" w:rsidRPr="00DB0825">
              <w:rPr>
                <w:sz w:val="16"/>
                <w:szCs w:val="16"/>
              </w:rPr>
              <w:t>43 Mio Jahresbilanzsumme)</w:t>
            </w:r>
            <w:r>
              <w:rPr>
                <w:rStyle w:val="Funotenzeichen"/>
              </w:rPr>
              <w:footnoteReference w:id="3"/>
            </w:r>
          </w:p>
        </w:tc>
      </w:tr>
      <w:tr w:rsidR="007D2973" w:rsidRPr="00410951" w14:paraId="2BFD582E" w14:textId="77777777" w:rsidTr="006A0F8C">
        <w:trPr>
          <w:trHeight w:val="284"/>
        </w:trPr>
        <w:tc>
          <w:tcPr>
            <w:tcW w:w="9700" w:type="dxa"/>
            <w:gridSpan w:val="11"/>
            <w:noWrap/>
            <w:tcMar>
              <w:left w:w="28" w:type="dxa"/>
            </w:tcMar>
            <w:vAlign w:val="bottom"/>
          </w:tcPr>
          <w:p w14:paraId="52268D08" w14:textId="77777777" w:rsidR="007D2973" w:rsidRPr="001C60F2" w:rsidRDefault="007D2973" w:rsidP="007D2973">
            <w:pPr>
              <w:pStyle w:val="berschrift1"/>
            </w:pPr>
            <w:r w:rsidRPr="001C60F2">
              <w:t xml:space="preserve">Ich/Wir </w:t>
            </w:r>
            <w:r w:rsidRPr="007D2973">
              <w:t>erklären</w:t>
            </w:r>
            <w:r>
              <w:t>, dass</w:t>
            </w:r>
          </w:p>
        </w:tc>
      </w:tr>
      <w:tr w:rsidR="007D2973" w:rsidRPr="0027784E" w14:paraId="4F190D67" w14:textId="77777777" w:rsidTr="001B0FFE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312CA23F" w14:textId="77777777" w:rsidR="007D2973" w:rsidRPr="0027784E" w:rsidRDefault="007D2973" w:rsidP="0068358F">
            <w:pPr>
              <w:rPr>
                <w:b/>
              </w:rPr>
            </w:pPr>
          </w:p>
        </w:tc>
        <w:tc>
          <w:tcPr>
            <w:tcW w:w="427" w:type="dxa"/>
            <w:gridSpan w:val="2"/>
            <w:noWrap/>
          </w:tcPr>
          <w:p w14:paraId="185913F2" w14:textId="478DB309" w:rsidR="007D2973" w:rsidRPr="0027784E" w:rsidRDefault="00856947" w:rsidP="00856947">
            <w:pPr>
              <w:jc w:val="right"/>
            </w:pPr>
            <w:r>
              <w:t>–</w:t>
            </w:r>
          </w:p>
        </w:tc>
        <w:tc>
          <w:tcPr>
            <w:tcW w:w="8823" w:type="dxa"/>
            <w:gridSpan w:val="7"/>
            <w:vAlign w:val="center"/>
          </w:tcPr>
          <w:p w14:paraId="2C5EE236" w14:textId="362E5EEF" w:rsidR="007D2973" w:rsidRDefault="001B0FFE" w:rsidP="001B0FFE">
            <w:r>
              <w:t>ich/wir die Leistungen, die nicht im Verzeichnis Nachunternehmerleistungen (FB 233) bzw. Verzeichnis der Leistungen anderer Unternehmer (FB 235) aufgeführt sind, im eigenen Betrieb ausführe(n).</w:t>
            </w:r>
          </w:p>
        </w:tc>
      </w:tr>
      <w:tr w:rsidR="007D2973" w:rsidRPr="0027784E" w14:paraId="14D89BF7" w14:textId="77777777" w:rsidTr="001B0FFE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0F2415D1" w14:textId="77777777" w:rsidR="007D2973" w:rsidRPr="0027784E" w:rsidRDefault="007D2973" w:rsidP="0068358F">
            <w:pPr>
              <w:rPr>
                <w:b/>
              </w:rPr>
            </w:pPr>
          </w:p>
        </w:tc>
        <w:tc>
          <w:tcPr>
            <w:tcW w:w="427" w:type="dxa"/>
            <w:gridSpan w:val="2"/>
            <w:noWrap/>
          </w:tcPr>
          <w:p w14:paraId="7665ADE4" w14:textId="7A69CA95" w:rsidR="007D2973" w:rsidRPr="00E92DDD" w:rsidRDefault="00856947" w:rsidP="00856947">
            <w:pPr>
              <w:jc w:val="right"/>
            </w:pPr>
            <w:r>
              <w:t>–</w:t>
            </w:r>
          </w:p>
        </w:tc>
        <w:tc>
          <w:tcPr>
            <w:tcW w:w="8823" w:type="dxa"/>
            <w:gridSpan w:val="7"/>
            <w:vAlign w:val="center"/>
          </w:tcPr>
          <w:p w14:paraId="35CD0228" w14:textId="7DBEF49E" w:rsidR="007D2973" w:rsidRDefault="001B0FFE" w:rsidP="001B0FFE">
            <w:r>
              <w:t>ich/wir alle Leistungen im eigenen Betrieb ausführen werde(n), falls meinem/unserem Angebot kein Verzeichnis Nachunternehmerleistungen (FB 233) bzw. kein Verzeichnis der Leistungen anderer Unternehmer (FB 235) beigefügt ist.</w:t>
            </w:r>
          </w:p>
        </w:tc>
      </w:tr>
      <w:tr w:rsidR="007D2973" w:rsidRPr="00DF0D66" w14:paraId="4B058E78" w14:textId="77777777" w:rsidTr="006A0F8C">
        <w:trPr>
          <w:trHeight w:hRule="exact" w:val="170"/>
        </w:trPr>
        <w:tc>
          <w:tcPr>
            <w:tcW w:w="9700" w:type="dxa"/>
            <w:gridSpan w:val="11"/>
            <w:noWrap/>
            <w:tcMar>
              <w:left w:w="28" w:type="dxa"/>
            </w:tcMar>
            <w:vAlign w:val="center"/>
          </w:tcPr>
          <w:p w14:paraId="54E407A1" w14:textId="77777777" w:rsidR="007D2973" w:rsidRPr="00410951" w:rsidRDefault="007D2973" w:rsidP="0068358F">
            <w:pPr>
              <w:rPr>
                <w:b/>
              </w:rPr>
            </w:pPr>
          </w:p>
        </w:tc>
      </w:tr>
      <w:tr w:rsidR="007D2973" w:rsidRPr="00410951" w14:paraId="7BD3B67C" w14:textId="77777777" w:rsidTr="006A0F8C">
        <w:trPr>
          <w:trHeight w:val="284"/>
        </w:trPr>
        <w:tc>
          <w:tcPr>
            <w:tcW w:w="9700" w:type="dxa"/>
            <w:gridSpan w:val="11"/>
            <w:noWrap/>
            <w:tcMar>
              <w:left w:w="28" w:type="dxa"/>
            </w:tcMar>
            <w:vAlign w:val="bottom"/>
          </w:tcPr>
          <w:p w14:paraId="2F376969" w14:textId="77777777" w:rsidR="007D2973" w:rsidRPr="001C60F2" w:rsidRDefault="007D2973" w:rsidP="007D2973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7D2973" w:rsidRPr="0027784E" w14:paraId="34C5B43A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040CAEFB" w14:textId="77777777" w:rsidR="007D2973" w:rsidRPr="0027784E" w:rsidRDefault="007D2973" w:rsidP="0068358F">
            <w:pPr>
              <w:rPr>
                <w:b/>
              </w:rPr>
            </w:pPr>
          </w:p>
        </w:tc>
        <w:tc>
          <w:tcPr>
            <w:tcW w:w="427" w:type="dxa"/>
            <w:gridSpan w:val="2"/>
            <w:noWrap/>
          </w:tcPr>
          <w:p w14:paraId="75A19771" w14:textId="77777777" w:rsidR="007D2973" w:rsidRPr="0027784E" w:rsidRDefault="007D2973" w:rsidP="0068358F">
            <w:pPr>
              <w:jc w:val="right"/>
            </w:pPr>
            <w:r w:rsidRPr="0027784E">
              <w:t>–</w:t>
            </w:r>
          </w:p>
        </w:tc>
        <w:tc>
          <w:tcPr>
            <w:tcW w:w="8823" w:type="dxa"/>
            <w:gridSpan w:val="7"/>
            <w:vAlign w:val="center"/>
          </w:tcPr>
          <w:p w14:paraId="533BB619" w14:textId="77777777" w:rsidR="007D2973" w:rsidRPr="0027784E" w:rsidRDefault="007D2973" w:rsidP="0068358F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tr w:rsidR="00BA39F3" w:rsidRPr="001C60F2" w14:paraId="47395016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1F9FD210" w14:textId="77777777" w:rsidR="00BA39F3" w:rsidRPr="0027784E" w:rsidRDefault="00BA39F3" w:rsidP="00014845">
            <w:pPr>
              <w:rPr>
                <w:b/>
              </w:rPr>
            </w:pPr>
          </w:p>
        </w:tc>
        <w:tc>
          <w:tcPr>
            <w:tcW w:w="427" w:type="dxa"/>
            <w:gridSpan w:val="2"/>
            <w:noWrap/>
          </w:tcPr>
          <w:p w14:paraId="514A841B" w14:textId="77777777" w:rsidR="00BA39F3" w:rsidRDefault="00BA39F3" w:rsidP="00014845">
            <w:pPr>
              <w:jc w:val="right"/>
            </w:pPr>
            <w:r>
              <w:t>–</w:t>
            </w:r>
          </w:p>
        </w:tc>
        <w:tc>
          <w:tcPr>
            <w:tcW w:w="8823" w:type="dxa"/>
            <w:gridSpan w:val="7"/>
            <w:vAlign w:val="center"/>
          </w:tcPr>
          <w:p w14:paraId="32BAE6E9" w14:textId="77777777" w:rsidR="00BA39F3" w:rsidRDefault="00BA39F3" w:rsidP="000D1850">
            <w:pPr>
              <w:tabs>
                <w:tab w:val="left" w:pos="0"/>
              </w:tabs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 w:rsidR="00136CD9">
              <w:t> </w:t>
            </w:r>
            <w:r w:rsidRPr="006C080B">
              <w:t xml:space="preserve">3 BaustellV) (RAB 30)“ geforderte Qualifikation verfügen, um die nach Baustellenverordnung übertragenen Aufgaben fachgerecht zu erfüllen. </w:t>
            </w:r>
          </w:p>
        </w:tc>
      </w:tr>
      <w:tr w:rsidR="00BA39F3" w:rsidRPr="001C60F2" w14:paraId="2FB87DFF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7CC234DB" w14:textId="77777777" w:rsidR="00BA39F3" w:rsidRPr="00973D97" w:rsidRDefault="00BA39F3" w:rsidP="00014845"/>
        </w:tc>
        <w:tc>
          <w:tcPr>
            <w:tcW w:w="427" w:type="dxa"/>
            <w:gridSpan w:val="2"/>
            <w:noWrap/>
          </w:tcPr>
          <w:p w14:paraId="41729FBB" w14:textId="77777777" w:rsidR="00BA39F3" w:rsidRDefault="00BA39F3" w:rsidP="00014845">
            <w:pPr>
              <w:jc w:val="right"/>
            </w:pPr>
            <w:r>
              <w:t>–</w:t>
            </w:r>
          </w:p>
        </w:tc>
        <w:tc>
          <w:tcPr>
            <w:tcW w:w="8823" w:type="dxa"/>
            <w:gridSpan w:val="7"/>
            <w:vAlign w:val="center"/>
          </w:tcPr>
          <w:p w14:paraId="6566B19B" w14:textId="77777777" w:rsidR="00BA39F3" w:rsidRPr="00666F19" w:rsidRDefault="00BA39F3" w:rsidP="00014845">
            <w:pPr>
              <w:jc w:val="left"/>
            </w:pPr>
            <w:r w:rsidRPr="00963528">
              <w:t>ich/wir einen pauschalen Schadensersatz in Höhe von 15 </w:t>
            </w:r>
            <w:r w:rsidR="00014845">
              <w:t>Prozent</w:t>
            </w:r>
            <w:r w:rsidRPr="00963528">
              <w:t xml:space="preserve"> der </w:t>
            </w:r>
            <w:r w:rsidR="00014845">
              <w:t>Bruttoa</w:t>
            </w:r>
            <w:r w:rsidRPr="00963528">
              <w:t>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59656F" w:rsidRPr="001C60F2" w14:paraId="0495CDDD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53C66EAF" w14:textId="77777777" w:rsidR="0059656F" w:rsidRPr="00973D97" w:rsidRDefault="0059656F" w:rsidP="00014845"/>
        </w:tc>
        <w:tc>
          <w:tcPr>
            <w:tcW w:w="427" w:type="dxa"/>
            <w:gridSpan w:val="2"/>
            <w:noWrap/>
          </w:tcPr>
          <w:p w14:paraId="7E91219D" w14:textId="77777777" w:rsidR="0059656F" w:rsidRDefault="0029202F" w:rsidP="00014845">
            <w:pPr>
              <w:jc w:val="right"/>
            </w:pPr>
            <w:r>
              <w:t>–</w:t>
            </w:r>
          </w:p>
        </w:tc>
        <w:tc>
          <w:tcPr>
            <w:tcW w:w="8823" w:type="dxa"/>
            <w:gridSpan w:val="7"/>
            <w:vAlign w:val="center"/>
          </w:tcPr>
          <w:p w14:paraId="20C36F69" w14:textId="77777777" w:rsidR="0059656F" w:rsidRPr="00963528" w:rsidRDefault="0059656F" w:rsidP="00014845">
            <w:pPr>
              <w:jc w:val="left"/>
            </w:pPr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>
              <w:t>in Textform</w:t>
            </w:r>
            <w:r w:rsidRPr="003C483F">
              <w:t xml:space="preserve"> mitteile</w:t>
            </w:r>
            <w:r>
              <w:t>/</w:t>
            </w:r>
            <w:r w:rsidRPr="003C483F">
              <w:t>n</w:t>
            </w:r>
            <w:r>
              <w:t>.</w:t>
            </w:r>
            <w:r w:rsidR="00292D37">
              <w:tab/>
            </w:r>
            <w:r w:rsidR="00292D37">
              <w:tab/>
            </w:r>
          </w:p>
        </w:tc>
      </w:tr>
      <w:tr w:rsidR="001B0FFE" w:rsidRPr="001C60F2" w14:paraId="5E046FEF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0DF5BE61" w14:textId="77777777" w:rsidR="001B0FFE" w:rsidRPr="00973D97" w:rsidRDefault="001B0FFE" w:rsidP="00014845"/>
        </w:tc>
        <w:tc>
          <w:tcPr>
            <w:tcW w:w="427" w:type="dxa"/>
            <w:gridSpan w:val="2"/>
            <w:noWrap/>
          </w:tcPr>
          <w:p w14:paraId="2795494F" w14:textId="77777777" w:rsidR="001B0FFE" w:rsidRDefault="001B0FFE" w:rsidP="00014845">
            <w:pPr>
              <w:jc w:val="right"/>
            </w:pPr>
          </w:p>
        </w:tc>
        <w:tc>
          <w:tcPr>
            <w:tcW w:w="8823" w:type="dxa"/>
            <w:gridSpan w:val="7"/>
            <w:vAlign w:val="center"/>
          </w:tcPr>
          <w:p w14:paraId="252A2CC6" w14:textId="77777777" w:rsidR="001B0FFE" w:rsidRDefault="001B0FFE" w:rsidP="00014845">
            <w:pPr>
              <w:jc w:val="left"/>
            </w:pPr>
          </w:p>
        </w:tc>
      </w:tr>
      <w:tr w:rsidR="001B0FFE" w:rsidRPr="00410951" w14:paraId="1BD32995" w14:textId="77777777" w:rsidTr="00001CD1">
        <w:trPr>
          <w:trHeight w:val="284"/>
        </w:trPr>
        <w:tc>
          <w:tcPr>
            <w:tcW w:w="9700" w:type="dxa"/>
            <w:gridSpan w:val="11"/>
            <w:noWrap/>
            <w:tcMar>
              <w:left w:w="28" w:type="dxa"/>
            </w:tcMar>
            <w:vAlign w:val="bottom"/>
          </w:tcPr>
          <w:p w14:paraId="52121C43" w14:textId="77777777" w:rsidR="001B0FFE" w:rsidRPr="001C60F2" w:rsidRDefault="001B0FFE" w:rsidP="00001CD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1B0FFE" w:rsidRPr="001C60F2" w14:paraId="4D32695E" w14:textId="77777777" w:rsidTr="006A0F8C">
        <w:trPr>
          <w:trHeight w:val="284"/>
        </w:trPr>
        <w:tc>
          <w:tcPr>
            <w:tcW w:w="450" w:type="dxa"/>
            <w:gridSpan w:val="2"/>
            <w:noWrap/>
            <w:tcMar>
              <w:left w:w="28" w:type="dxa"/>
            </w:tcMar>
            <w:vAlign w:val="center"/>
          </w:tcPr>
          <w:p w14:paraId="10A5F324" w14:textId="77777777" w:rsidR="001B0FFE" w:rsidRPr="00973D97" w:rsidRDefault="001B0FFE" w:rsidP="00014845"/>
        </w:tc>
        <w:tc>
          <w:tcPr>
            <w:tcW w:w="427" w:type="dxa"/>
            <w:gridSpan w:val="2"/>
            <w:noWrap/>
          </w:tcPr>
          <w:p w14:paraId="496D5F8E" w14:textId="53700428" w:rsidR="001B0FFE" w:rsidRDefault="00856947" w:rsidP="00856947">
            <w:pPr>
              <w:jc w:val="right"/>
            </w:pPr>
            <w:r>
              <w:t xml:space="preserve">– </w:t>
            </w:r>
          </w:p>
        </w:tc>
        <w:tc>
          <w:tcPr>
            <w:tcW w:w="8823" w:type="dxa"/>
            <w:gridSpan w:val="7"/>
            <w:vAlign w:val="center"/>
          </w:tcPr>
          <w:p w14:paraId="03F79C43" w14:textId="235CE2E5" w:rsidR="001B0FFE" w:rsidRDefault="00856947" w:rsidP="00856947">
            <w:pPr>
              <w:jc w:val="left"/>
            </w:pPr>
            <w:r>
              <w:t>ich/wir die in Formblatt 219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  <w:tr w:rsidR="007D2973" w:rsidRPr="00410951" w14:paraId="6CFCCA50" w14:textId="77777777" w:rsidTr="006A0F8C">
        <w:trPr>
          <w:cantSplit/>
          <w:trHeight w:val="170"/>
        </w:trPr>
        <w:tc>
          <w:tcPr>
            <w:tcW w:w="9700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074C0A" w14:textId="77777777" w:rsidR="007D2973" w:rsidRPr="00FA6D6C" w:rsidRDefault="007D2973" w:rsidP="0068358F">
            <w:pPr>
              <w:jc w:val="left"/>
            </w:pPr>
          </w:p>
        </w:tc>
      </w:tr>
      <w:tr w:rsidR="003D262F" w:rsidRPr="00410951" w14:paraId="1964F033" w14:textId="77777777" w:rsidTr="006A0F8C">
        <w:trPr>
          <w:gridBefore w:val="1"/>
          <w:wBefore w:w="30" w:type="dxa"/>
          <w:cantSplit/>
          <w:trHeight w:val="284"/>
        </w:trPr>
        <w:tc>
          <w:tcPr>
            <w:tcW w:w="9670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4069E5" w14:textId="77777777" w:rsidR="003D262F" w:rsidRDefault="003D262F" w:rsidP="003D74B4">
            <w:pPr>
              <w:jc w:val="left"/>
            </w:pPr>
          </w:p>
          <w:p w14:paraId="162B5B46" w14:textId="77777777" w:rsidR="003D262F" w:rsidRPr="00DC3BA0" w:rsidRDefault="003D262F" w:rsidP="003D74B4">
            <w:pPr>
              <w:jc w:val="left"/>
            </w:pPr>
          </w:p>
          <w:p w14:paraId="1859412F" w14:textId="77777777" w:rsidR="003D262F" w:rsidRPr="00DC3BA0" w:rsidRDefault="003D262F" w:rsidP="003D74B4">
            <w:pPr>
              <w:jc w:val="left"/>
            </w:pPr>
            <w:bookmarkStart w:id="12" w:name="SA_B"/>
            <w:bookmarkEnd w:id="12"/>
          </w:p>
          <w:p w14:paraId="332656C1" w14:textId="77777777" w:rsidR="003D262F" w:rsidRPr="00DC3BA0" w:rsidRDefault="003D262F" w:rsidP="003D74B4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60DB0A2B" w14:textId="77777777" w:rsidR="003D262F" w:rsidRPr="00DC3BA0" w:rsidRDefault="003D262F" w:rsidP="003D74B4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E220E94" w14:textId="77777777" w:rsidR="003D262F" w:rsidRPr="00DC3BA0" w:rsidRDefault="003D262F" w:rsidP="003D74B4">
            <w:pPr>
              <w:tabs>
                <w:tab w:val="center" w:pos="6491"/>
              </w:tabs>
              <w:jc w:val="left"/>
            </w:pPr>
            <w:r w:rsidRPr="00DC3BA0">
              <w:tab/>
            </w:r>
            <w:r>
              <w:rPr>
                <w:sz w:val="18"/>
              </w:rPr>
              <w:t>Vor- und Zuname des Erklärenden</w:t>
            </w:r>
          </w:p>
          <w:p w14:paraId="0B962061" w14:textId="77777777" w:rsidR="003D262F" w:rsidRPr="00DC3BA0" w:rsidRDefault="003D262F" w:rsidP="003D74B4">
            <w:pPr>
              <w:jc w:val="left"/>
            </w:pPr>
          </w:p>
        </w:tc>
      </w:tr>
      <w:tr w:rsidR="003D262F" w:rsidRPr="00410951" w14:paraId="1A2A4E26" w14:textId="77777777" w:rsidTr="006A0F8C">
        <w:trPr>
          <w:gridBefore w:val="1"/>
          <w:wBefore w:w="30" w:type="dxa"/>
          <w:cantSplit/>
          <w:trHeight w:val="397"/>
        </w:trPr>
        <w:tc>
          <w:tcPr>
            <w:tcW w:w="9670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5F8887" w14:textId="77777777" w:rsidR="003D262F" w:rsidRPr="00DC3BA0" w:rsidRDefault="003D262F" w:rsidP="003D74B4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7C057F20" w14:textId="77777777" w:rsidR="003D262F" w:rsidRPr="00DC3BA0" w:rsidRDefault="003D262F" w:rsidP="003D74B4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bei einem elektronisch übermittelten Angebot in Textform der Bieter nicht erkennbar,</w:t>
            </w:r>
          </w:p>
          <w:p w14:paraId="79EAF7E4" w14:textId="77777777" w:rsidR="003D262F" w:rsidRPr="00DC3BA0" w:rsidRDefault="003D262F" w:rsidP="003D74B4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4634DD0A" w14:textId="77777777" w:rsidR="003D262F" w:rsidRPr="00DC3BA0" w:rsidRDefault="003D262F" w:rsidP="003D74B4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elektronisches Angebot, das signiert/mit elektronischem Siegel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DC3BA0">
              <w:rPr>
                <w:b/>
                <w:bCs/>
                <w:sz w:val="18"/>
                <w:szCs w:val="18"/>
              </w:rPr>
              <w:t>versehen werden muss, nicht wie vorgegeben signiert/mit elektronischem Siegel versehen,</w:t>
            </w:r>
          </w:p>
          <w:p w14:paraId="7510A22B" w14:textId="77777777" w:rsidR="003D262F" w:rsidRPr="00DC3BA0" w:rsidRDefault="003D262F" w:rsidP="003D74B4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0EF6ECFE" w14:textId="77777777" w:rsidR="00140608" w:rsidRPr="001D1E61" w:rsidRDefault="00140608" w:rsidP="00902320">
      <w:pPr>
        <w:rPr>
          <w:sz w:val="16"/>
          <w:szCs w:val="16"/>
        </w:rPr>
      </w:pPr>
    </w:p>
    <w:sectPr w:rsidR="00140608" w:rsidRPr="001D1E61" w:rsidSect="001D1E61">
      <w:headerReference w:type="even" r:id="rId8"/>
      <w:headerReference w:type="default" r:id="rId9"/>
      <w:footerReference w:type="default" r:id="rId10"/>
      <w:pgSz w:w="11906" w:h="16838" w:code="9"/>
      <w:pgMar w:top="851" w:right="851" w:bottom="851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EA911" w14:textId="77777777" w:rsidR="00136CD9" w:rsidRDefault="00136CD9">
      <w:r>
        <w:separator/>
      </w:r>
    </w:p>
    <w:p w14:paraId="1ED8C685" w14:textId="77777777" w:rsidR="00136CD9" w:rsidRDefault="00136CD9"/>
    <w:p w14:paraId="7D44B1E2" w14:textId="77777777" w:rsidR="00136CD9" w:rsidRDefault="00136CD9"/>
    <w:p w14:paraId="4F691593" w14:textId="77777777" w:rsidR="002F4F23" w:rsidRDefault="002F4F23"/>
    <w:p w14:paraId="0D6D8697" w14:textId="77777777" w:rsidR="002F4F23" w:rsidRDefault="002F4F23"/>
    <w:p w14:paraId="3DD10EB2" w14:textId="77777777" w:rsidR="002F4F23" w:rsidRDefault="002F4F23"/>
  </w:endnote>
  <w:endnote w:type="continuationSeparator" w:id="0">
    <w:p w14:paraId="27756293" w14:textId="77777777" w:rsidR="00136CD9" w:rsidRDefault="00136CD9">
      <w:r>
        <w:continuationSeparator/>
      </w:r>
    </w:p>
    <w:p w14:paraId="5D5360B7" w14:textId="77777777" w:rsidR="00136CD9" w:rsidRDefault="00136CD9"/>
    <w:p w14:paraId="62B238FA" w14:textId="77777777" w:rsidR="00136CD9" w:rsidRDefault="00136CD9"/>
    <w:p w14:paraId="6A40A942" w14:textId="77777777" w:rsidR="002F4F23" w:rsidRDefault="002F4F23"/>
    <w:p w14:paraId="4DAA2C08" w14:textId="77777777" w:rsidR="002F4F23" w:rsidRDefault="002F4F23"/>
    <w:p w14:paraId="14680DB2" w14:textId="77777777" w:rsidR="002F4F23" w:rsidRDefault="002F4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136CD9" w:rsidRPr="00D6072E" w14:paraId="3DCD193D" w14:textId="77777777" w:rsidTr="00493D67">
      <w:trPr>
        <w:cantSplit/>
        <w:trHeight w:hRule="exact" w:val="284"/>
      </w:trPr>
      <w:tc>
        <w:tcPr>
          <w:tcW w:w="147" w:type="dxa"/>
          <w:vAlign w:val="center"/>
        </w:tcPr>
        <w:p w14:paraId="3F75847A" w14:textId="0F4CFC6D" w:rsidR="00136CD9" w:rsidRPr="00D6072E" w:rsidRDefault="00136CD9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1A6806F4" w14:textId="77777777" w:rsidR="00136CD9" w:rsidRPr="00D6072E" w:rsidRDefault="00136CD9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3DF6ED2" w14:textId="77777777" w:rsidR="00136CD9" w:rsidRPr="00D6072E" w:rsidRDefault="00136CD9" w:rsidP="00E526F3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DAB4043" w14:textId="77777777" w:rsidR="00136CD9" w:rsidRPr="00D6072E" w:rsidRDefault="00136CD9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57C5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57C54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4E1D45" w14:textId="77777777" w:rsidR="00136CD9" w:rsidRPr="00551B7B" w:rsidRDefault="00136CD9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8692" w14:textId="77777777" w:rsidR="00136CD9" w:rsidRDefault="00136CD9" w:rsidP="00026D23">
      <w:r>
        <w:separator/>
      </w:r>
    </w:p>
    <w:p w14:paraId="26AD4EA8" w14:textId="77777777" w:rsidR="002F4F23" w:rsidRDefault="002F4F23"/>
    <w:p w14:paraId="61AF3EAC" w14:textId="77777777" w:rsidR="002F4F23" w:rsidRDefault="002F4F23"/>
    <w:p w14:paraId="1B043CCE" w14:textId="77777777" w:rsidR="002F4F23" w:rsidRDefault="002F4F23"/>
  </w:footnote>
  <w:footnote w:type="continuationSeparator" w:id="0">
    <w:p w14:paraId="0DD3023E" w14:textId="77777777" w:rsidR="00136CD9" w:rsidRDefault="00136CD9">
      <w:r>
        <w:continuationSeparator/>
      </w:r>
    </w:p>
    <w:p w14:paraId="7309D00C" w14:textId="77777777" w:rsidR="00136CD9" w:rsidRDefault="00136CD9"/>
    <w:p w14:paraId="5A7F6028" w14:textId="77777777" w:rsidR="00136CD9" w:rsidRDefault="00136CD9"/>
    <w:p w14:paraId="6398CBDA" w14:textId="77777777" w:rsidR="002F4F23" w:rsidRDefault="002F4F23"/>
    <w:p w14:paraId="77D1448E" w14:textId="77777777" w:rsidR="002F4F23" w:rsidRDefault="002F4F23"/>
    <w:p w14:paraId="323FFE0A" w14:textId="77777777" w:rsidR="002F4F23" w:rsidRDefault="002F4F23"/>
  </w:footnote>
  <w:footnote w:id="1">
    <w:p w14:paraId="436294C4" w14:textId="77777777" w:rsidR="00136CD9" w:rsidRPr="00001C82" w:rsidRDefault="00136CD9" w:rsidP="00BA39F3">
      <w:pPr>
        <w:pStyle w:val="FunotentextFe"/>
      </w:pPr>
      <w:r w:rsidRPr="00001C82">
        <w:rPr>
          <w:rStyle w:val="Funotenzeichen"/>
        </w:rPr>
        <w:footnoteRef/>
      </w:r>
      <w:r w:rsidRPr="00001C82">
        <w:rPr>
          <w:rStyle w:val="Funotenzeichen"/>
        </w:rPr>
        <w:t xml:space="preserve"> </w:t>
      </w:r>
      <w:r>
        <w:tab/>
      </w:r>
      <w:r w:rsidRPr="00001C82">
        <w:t>vom Bieter anzukreuzen und beizufügen</w:t>
      </w:r>
    </w:p>
  </w:footnote>
  <w:footnote w:id="2">
    <w:p w14:paraId="1A65DE01" w14:textId="77777777" w:rsidR="006A0F8C" w:rsidRDefault="006A0F8C" w:rsidP="006A0F8C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3">
    <w:p w14:paraId="40B62677" w14:textId="77777777" w:rsidR="004253AD" w:rsidRDefault="004253A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7E6">
        <w:rPr>
          <w:sz w:val="16"/>
          <w:szCs w:val="16"/>
        </w:rPr>
        <w:t>Bietergemeinschaft</w:t>
      </w:r>
      <w:r>
        <w:rPr>
          <w:sz w:val="16"/>
          <w:szCs w:val="16"/>
        </w:rPr>
        <w:t>en</w:t>
      </w:r>
      <w:r w:rsidRPr="00EE57E6">
        <w:rPr>
          <w:sz w:val="16"/>
          <w:szCs w:val="16"/>
        </w:rPr>
        <w:t xml:space="preserve"> </w:t>
      </w:r>
      <w:r>
        <w:rPr>
          <w:sz w:val="16"/>
          <w:szCs w:val="16"/>
        </w:rPr>
        <w:t>gelten</w:t>
      </w:r>
      <w:r w:rsidRPr="00EE57E6">
        <w:rPr>
          <w:sz w:val="16"/>
          <w:szCs w:val="16"/>
        </w:rPr>
        <w:t xml:space="preserve"> nur dann als KMU, </w:t>
      </w:r>
      <w:r>
        <w:rPr>
          <w:sz w:val="16"/>
          <w:szCs w:val="16"/>
        </w:rPr>
        <w:t xml:space="preserve">wenn der überwiegende Teil des Auftrags von (einem) Partner(n) der Bietergemeinschaft erbracht wird, der/die als KMU einzustufen </w:t>
      </w:r>
      <w:r w:rsidR="000F27C5">
        <w:rPr>
          <w:sz w:val="16"/>
          <w:szCs w:val="16"/>
        </w:rPr>
        <w:t>ist/</w:t>
      </w:r>
      <w:r>
        <w:rPr>
          <w:sz w:val="16"/>
          <w:szCs w:val="16"/>
        </w:rPr>
        <w:t>sind</w:t>
      </w:r>
      <w:r w:rsidRPr="00EE57E6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BA9F" w14:textId="77777777" w:rsidR="00136CD9" w:rsidRDefault="00136CD9"/>
  <w:p w14:paraId="06244CCB" w14:textId="77777777" w:rsidR="00136CD9" w:rsidRDefault="00136CD9"/>
  <w:p w14:paraId="39A2B1DB" w14:textId="77777777" w:rsidR="002F4F23" w:rsidRDefault="002F4F23"/>
  <w:p w14:paraId="318DFB8C" w14:textId="77777777" w:rsidR="002F4F23" w:rsidRDefault="002F4F23"/>
  <w:p w14:paraId="2EF7ED4C" w14:textId="77777777" w:rsidR="002F4F23" w:rsidRDefault="002F4F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EE1C" w14:textId="77777777" w:rsidR="00136CD9" w:rsidRDefault="00136CD9" w:rsidP="00046C8E">
    <w:pPr>
      <w:pStyle w:val="Kopfzeile"/>
    </w:pPr>
    <w:r>
      <w:t>613</w:t>
    </w:r>
    <w:r w:rsidR="00E526F3">
      <w:t> </w:t>
    </w:r>
    <w:r w:rsidR="003D064D">
      <w:t>BU</w:t>
    </w:r>
  </w:p>
  <w:p w14:paraId="1A50799F" w14:textId="77777777" w:rsidR="00136CD9" w:rsidRPr="00B1436B" w:rsidRDefault="00136CD9" w:rsidP="00A946BA">
    <w:pPr>
      <w:pStyle w:val="UnterKopfzeile"/>
    </w:pPr>
    <w:r w:rsidRPr="00B1436B">
      <w:t>(Rahmenver</w:t>
    </w:r>
    <w:r>
      <w:t>einbarung</w:t>
    </w:r>
    <w:r w:rsidRPr="00B1436B">
      <w:t xml:space="preserve"> </w:t>
    </w:r>
    <w:r w:rsidR="00DB0825">
      <w:t>Bauunterhalt</w:t>
    </w:r>
    <w:r>
      <w:t xml:space="preserve"> - Angebotsschreiben</w:t>
    </w:r>
    <w:r w:rsidRPr="00B1436B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A0621"/>
    <w:multiLevelType w:val="hybridMultilevel"/>
    <w:tmpl w:val="D7381A24"/>
    <w:lvl w:ilvl="0" w:tplc="53E87168">
      <w:start w:val="4"/>
      <w:numFmt w:val="bullet"/>
      <w:pStyle w:val="FormatvorlageListenabsatzFettLinks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03374910">
    <w:abstractNumId w:val="1"/>
  </w:num>
  <w:num w:numId="2" w16cid:durableId="533225631">
    <w:abstractNumId w:val="6"/>
  </w:num>
  <w:num w:numId="3" w16cid:durableId="109587853">
    <w:abstractNumId w:val="8"/>
  </w:num>
  <w:num w:numId="4" w16cid:durableId="832379678">
    <w:abstractNumId w:val="21"/>
  </w:num>
  <w:num w:numId="5" w16cid:durableId="16665155">
    <w:abstractNumId w:val="10"/>
  </w:num>
  <w:num w:numId="6" w16cid:durableId="1780486274">
    <w:abstractNumId w:val="3"/>
  </w:num>
  <w:num w:numId="7" w16cid:durableId="1849513560">
    <w:abstractNumId w:val="13"/>
  </w:num>
  <w:num w:numId="8" w16cid:durableId="1669819160">
    <w:abstractNumId w:val="9"/>
  </w:num>
  <w:num w:numId="9" w16cid:durableId="1781141563">
    <w:abstractNumId w:val="20"/>
  </w:num>
  <w:num w:numId="10" w16cid:durableId="703290560">
    <w:abstractNumId w:val="5"/>
  </w:num>
  <w:num w:numId="11" w16cid:durableId="1567567009">
    <w:abstractNumId w:val="12"/>
  </w:num>
  <w:num w:numId="12" w16cid:durableId="1816527782">
    <w:abstractNumId w:val="12"/>
  </w:num>
  <w:num w:numId="13" w16cid:durableId="586572010">
    <w:abstractNumId w:val="12"/>
  </w:num>
  <w:num w:numId="14" w16cid:durableId="1750813173">
    <w:abstractNumId w:val="12"/>
  </w:num>
  <w:num w:numId="15" w16cid:durableId="799224773">
    <w:abstractNumId w:val="12"/>
  </w:num>
  <w:num w:numId="16" w16cid:durableId="1973708305">
    <w:abstractNumId w:val="2"/>
  </w:num>
  <w:num w:numId="17" w16cid:durableId="1650593087">
    <w:abstractNumId w:val="2"/>
  </w:num>
  <w:num w:numId="18" w16cid:durableId="2036954780">
    <w:abstractNumId w:val="16"/>
  </w:num>
  <w:num w:numId="19" w16cid:durableId="1676880609">
    <w:abstractNumId w:val="14"/>
  </w:num>
  <w:num w:numId="20" w16cid:durableId="969044986">
    <w:abstractNumId w:val="11"/>
  </w:num>
  <w:num w:numId="21" w16cid:durableId="596329403">
    <w:abstractNumId w:val="7"/>
  </w:num>
  <w:num w:numId="22" w16cid:durableId="1068840608">
    <w:abstractNumId w:val="0"/>
  </w:num>
  <w:num w:numId="23" w16cid:durableId="957835785">
    <w:abstractNumId w:val="15"/>
  </w:num>
  <w:num w:numId="24" w16cid:durableId="1337465409">
    <w:abstractNumId w:val="17"/>
  </w:num>
  <w:num w:numId="25" w16cid:durableId="1334912523">
    <w:abstractNumId w:val="19"/>
  </w:num>
  <w:num w:numId="26" w16cid:durableId="258679370">
    <w:abstractNumId w:val="4"/>
  </w:num>
  <w:num w:numId="27" w16cid:durableId="1474037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z6+5mTTdv8TcbtqgElNEsokhGulYuaq1NGUTrj3a1gSFoMaK1FYxOvKfSQSeVEIKbJ5vh86a0IE/9i/FFO7NA==" w:salt="21rmBb+H+1g6vmA/3UgiFA=="/>
  <w:defaultTabStop w:val="709"/>
  <w:autoHyphenation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1C3A"/>
    <w:rsid w:val="00001C82"/>
    <w:rsid w:val="000021DC"/>
    <w:rsid w:val="0000737B"/>
    <w:rsid w:val="000114D3"/>
    <w:rsid w:val="00014845"/>
    <w:rsid w:val="00015069"/>
    <w:rsid w:val="00026D23"/>
    <w:rsid w:val="00046C8E"/>
    <w:rsid w:val="00051CC8"/>
    <w:rsid w:val="00055341"/>
    <w:rsid w:val="00062FBA"/>
    <w:rsid w:val="0006675C"/>
    <w:rsid w:val="0007348F"/>
    <w:rsid w:val="00081305"/>
    <w:rsid w:val="00082382"/>
    <w:rsid w:val="00083379"/>
    <w:rsid w:val="00083D2D"/>
    <w:rsid w:val="000848E7"/>
    <w:rsid w:val="0009046A"/>
    <w:rsid w:val="00094A91"/>
    <w:rsid w:val="000A42AA"/>
    <w:rsid w:val="000C309C"/>
    <w:rsid w:val="000C554F"/>
    <w:rsid w:val="000D1850"/>
    <w:rsid w:val="000D67C8"/>
    <w:rsid w:val="000D6DD9"/>
    <w:rsid w:val="000E7D89"/>
    <w:rsid w:val="000F27C5"/>
    <w:rsid w:val="001028D9"/>
    <w:rsid w:val="00106076"/>
    <w:rsid w:val="001168A2"/>
    <w:rsid w:val="00117270"/>
    <w:rsid w:val="00117908"/>
    <w:rsid w:val="0012133E"/>
    <w:rsid w:val="00127C79"/>
    <w:rsid w:val="00136CD9"/>
    <w:rsid w:val="00140608"/>
    <w:rsid w:val="001426F7"/>
    <w:rsid w:val="00154EED"/>
    <w:rsid w:val="00192FFE"/>
    <w:rsid w:val="001A4EE5"/>
    <w:rsid w:val="001A6205"/>
    <w:rsid w:val="001B0FFE"/>
    <w:rsid w:val="001B705C"/>
    <w:rsid w:val="001C339D"/>
    <w:rsid w:val="001C3E5C"/>
    <w:rsid w:val="001C509D"/>
    <w:rsid w:val="001C60F2"/>
    <w:rsid w:val="001D1E61"/>
    <w:rsid w:val="001E0C92"/>
    <w:rsid w:val="001E665B"/>
    <w:rsid w:val="001E6E5F"/>
    <w:rsid w:val="001F47CC"/>
    <w:rsid w:val="00211E36"/>
    <w:rsid w:val="00220DD4"/>
    <w:rsid w:val="002256EC"/>
    <w:rsid w:val="0022603F"/>
    <w:rsid w:val="00233D36"/>
    <w:rsid w:val="00243F22"/>
    <w:rsid w:val="00245F9E"/>
    <w:rsid w:val="002517FD"/>
    <w:rsid w:val="00263542"/>
    <w:rsid w:val="002748DF"/>
    <w:rsid w:val="0029202F"/>
    <w:rsid w:val="00292D37"/>
    <w:rsid w:val="002A5E06"/>
    <w:rsid w:val="002C0DA7"/>
    <w:rsid w:val="002C0F7B"/>
    <w:rsid w:val="002C403D"/>
    <w:rsid w:val="002C444F"/>
    <w:rsid w:val="002C4971"/>
    <w:rsid w:val="002D2E3F"/>
    <w:rsid w:val="002D5D1A"/>
    <w:rsid w:val="002E4302"/>
    <w:rsid w:val="002F3072"/>
    <w:rsid w:val="002F4952"/>
    <w:rsid w:val="002F4F23"/>
    <w:rsid w:val="00327698"/>
    <w:rsid w:val="0033513E"/>
    <w:rsid w:val="00337953"/>
    <w:rsid w:val="0034721D"/>
    <w:rsid w:val="003552CC"/>
    <w:rsid w:val="00365D74"/>
    <w:rsid w:val="003858AD"/>
    <w:rsid w:val="003A0DC8"/>
    <w:rsid w:val="003A36E9"/>
    <w:rsid w:val="003B0DEE"/>
    <w:rsid w:val="003B353D"/>
    <w:rsid w:val="003D064D"/>
    <w:rsid w:val="003D262F"/>
    <w:rsid w:val="003D3E99"/>
    <w:rsid w:val="003D7DCD"/>
    <w:rsid w:val="003E2CD4"/>
    <w:rsid w:val="003F6AD9"/>
    <w:rsid w:val="00402A1B"/>
    <w:rsid w:val="00416B69"/>
    <w:rsid w:val="00424038"/>
    <w:rsid w:val="004253AD"/>
    <w:rsid w:val="00427A87"/>
    <w:rsid w:val="00433332"/>
    <w:rsid w:val="00434C3B"/>
    <w:rsid w:val="00436E11"/>
    <w:rsid w:val="0045228F"/>
    <w:rsid w:val="00452874"/>
    <w:rsid w:val="00453407"/>
    <w:rsid w:val="00454471"/>
    <w:rsid w:val="0045726B"/>
    <w:rsid w:val="00461213"/>
    <w:rsid w:val="00461A6F"/>
    <w:rsid w:val="00461DCA"/>
    <w:rsid w:val="0047055A"/>
    <w:rsid w:val="00480ABD"/>
    <w:rsid w:val="004818FE"/>
    <w:rsid w:val="00491FF4"/>
    <w:rsid w:val="00492429"/>
    <w:rsid w:val="00493D67"/>
    <w:rsid w:val="004A1698"/>
    <w:rsid w:val="004A2CCB"/>
    <w:rsid w:val="004B4BB6"/>
    <w:rsid w:val="004C19E2"/>
    <w:rsid w:val="004C5609"/>
    <w:rsid w:val="004E07A5"/>
    <w:rsid w:val="004E0F03"/>
    <w:rsid w:val="004E3711"/>
    <w:rsid w:val="004E386D"/>
    <w:rsid w:val="00502733"/>
    <w:rsid w:val="00516B43"/>
    <w:rsid w:val="00520D3B"/>
    <w:rsid w:val="005333C9"/>
    <w:rsid w:val="00536CC6"/>
    <w:rsid w:val="00545AD2"/>
    <w:rsid w:val="00551B7B"/>
    <w:rsid w:val="005575B0"/>
    <w:rsid w:val="00570FB0"/>
    <w:rsid w:val="00571718"/>
    <w:rsid w:val="00573601"/>
    <w:rsid w:val="00574488"/>
    <w:rsid w:val="00576C66"/>
    <w:rsid w:val="005904F2"/>
    <w:rsid w:val="0059656F"/>
    <w:rsid w:val="005A4489"/>
    <w:rsid w:val="005A77B4"/>
    <w:rsid w:val="005C11F5"/>
    <w:rsid w:val="005C301C"/>
    <w:rsid w:val="005C41DA"/>
    <w:rsid w:val="005C7F41"/>
    <w:rsid w:val="005F32A5"/>
    <w:rsid w:val="005F41CD"/>
    <w:rsid w:val="00605DD3"/>
    <w:rsid w:val="00606550"/>
    <w:rsid w:val="00607EE7"/>
    <w:rsid w:val="00614636"/>
    <w:rsid w:val="0061494B"/>
    <w:rsid w:val="00633A26"/>
    <w:rsid w:val="00640260"/>
    <w:rsid w:val="00643351"/>
    <w:rsid w:val="00654F9C"/>
    <w:rsid w:val="0066119D"/>
    <w:rsid w:val="00667DCD"/>
    <w:rsid w:val="00677D63"/>
    <w:rsid w:val="0068358F"/>
    <w:rsid w:val="006A0F8C"/>
    <w:rsid w:val="006A5AED"/>
    <w:rsid w:val="006A66F3"/>
    <w:rsid w:val="006B3897"/>
    <w:rsid w:val="006B7CF1"/>
    <w:rsid w:val="006C3AC3"/>
    <w:rsid w:val="006D70A3"/>
    <w:rsid w:val="006E4E4B"/>
    <w:rsid w:val="006E6388"/>
    <w:rsid w:val="006F69A3"/>
    <w:rsid w:val="00724CA7"/>
    <w:rsid w:val="007321A2"/>
    <w:rsid w:val="00733C41"/>
    <w:rsid w:val="00733EE2"/>
    <w:rsid w:val="00734EDE"/>
    <w:rsid w:val="00735B2B"/>
    <w:rsid w:val="007553A5"/>
    <w:rsid w:val="00755C0E"/>
    <w:rsid w:val="007616FF"/>
    <w:rsid w:val="0076248A"/>
    <w:rsid w:val="007633C2"/>
    <w:rsid w:val="007755CE"/>
    <w:rsid w:val="0077726E"/>
    <w:rsid w:val="0078194F"/>
    <w:rsid w:val="00782E76"/>
    <w:rsid w:val="00783A84"/>
    <w:rsid w:val="0078695C"/>
    <w:rsid w:val="007905F8"/>
    <w:rsid w:val="007B04D1"/>
    <w:rsid w:val="007B4386"/>
    <w:rsid w:val="007C1536"/>
    <w:rsid w:val="007C5297"/>
    <w:rsid w:val="007C6F17"/>
    <w:rsid w:val="007D2973"/>
    <w:rsid w:val="007D4AFB"/>
    <w:rsid w:val="007E61DB"/>
    <w:rsid w:val="007E7294"/>
    <w:rsid w:val="007F019A"/>
    <w:rsid w:val="007F2B19"/>
    <w:rsid w:val="007F6FCE"/>
    <w:rsid w:val="0080112A"/>
    <w:rsid w:val="008044FA"/>
    <w:rsid w:val="0081723D"/>
    <w:rsid w:val="00854ACD"/>
    <w:rsid w:val="00856947"/>
    <w:rsid w:val="008653A6"/>
    <w:rsid w:val="00872F45"/>
    <w:rsid w:val="00880F71"/>
    <w:rsid w:val="00883FA6"/>
    <w:rsid w:val="008943FB"/>
    <w:rsid w:val="008A22E3"/>
    <w:rsid w:val="008B1F06"/>
    <w:rsid w:val="008B4C5D"/>
    <w:rsid w:val="008D764D"/>
    <w:rsid w:val="008E04C9"/>
    <w:rsid w:val="008E7827"/>
    <w:rsid w:val="008F0BFB"/>
    <w:rsid w:val="008F52AA"/>
    <w:rsid w:val="008F6547"/>
    <w:rsid w:val="008F7BDE"/>
    <w:rsid w:val="00902320"/>
    <w:rsid w:val="00910F0B"/>
    <w:rsid w:val="0092356D"/>
    <w:rsid w:val="00935673"/>
    <w:rsid w:val="00940F19"/>
    <w:rsid w:val="00952EF4"/>
    <w:rsid w:val="00962155"/>
    <w:rsid w:val="00962412"/>
    <w:rsid w:val="0097166A"/>
    <w:rsid w:val="009737FC"/>
    <w:rsid w:val="009822CB"/>
    <w:rsid w:val="009A3215"/>
    <w:rsid w:val="009A5C82"/>
    <w:rsid w:val="009C14BE"/>
    <w:rsid w:val="009C7955"/>
    <w:rsid w:val="009F5729"/>
    <w:rsid w:val="00A00872"/>
    <w:rsid w:val="00A00B46"/>
    <w:rsid w:val="00A02FB7"/>
    <w:rsid w:val="00A10C6E"/>
    <w:rsid w:val="00A40F99"/>
    <w:rsid w:val="00A5084B"/>
    <w:rsid w:val="00A53396"/>
    <w:rsid w:val="00A74005"/>
    <w:rsid w:val="00A75824"/>
    <w:rsid w:val="00A77A1F"/>
    <w:rsid w:val="00A85D6B"/>
    <w:rsid w:val="00A90C84"/>
    <w:rsid w:val="00A93D9B"/>
    <w:rsid w:val="00A946BA"/>
    <w:rsid w:val="00AB0747"/>
    <w:rsid w:val="00AB16AF"/>
    <w:rsid w:val="00AB4B05"/>
    <w:rsid w:val="00AC2EA0"/>
    <w:rsid w:val="00AC56D5"/>
    <w:rsid w:val="00AC7F2D"/>
    <w:rsid w:val="00AD584D"/>
    <w:rsid w:val="00AE4AF0"/>
    <w:rsid w:val="00AF1AEF"/>
    <w:rsid w:val="00B003C3"/>
    <w:rsid w:val="00B026D2"/>
    <w:rsid w:val="00B1436B"/>
    <w:rsid w:val="00B14EF0"/>
    <w:rsid w:val="00B16B2C"/>
    <w:rsid w:val="00B23C01"/>
    <w:rsid w:val="00B261F1"/>
    <w:rsid w:val="00B40909"/>
    <w:rsid w:val="00B434E5"/>
    <w:rsid w:val="00B52D7E"/>
    <w:rsid w:val="00B52E63"/>
    <w:rsid w:val="00B57C54"/>
    <w:rsid w:val="00B61D2B"/>
    <w:rsid w:val="00B638DF"/>
    <w:rsid w:val="00B8080D"/>
    <w:rsid w:val="00B832CE"/>
    <w:rsid w:val="00B8378E"/>
    <w:rsid w:val="00B87E1D"/>
    <w:rsid w:val="00B91B14"/>
    <w:rsid w:val="00B96ADB"/>
    <w:rsid w:val="00BA39F3"/>
    <w:rsid w:val="00BA5E42"/>
    <w:rsid w:val="00BC6BD5"/>
    <w:rsid w:val="00BF4468"/>
    <w:rsid w:val="00BF7397"/>
    <w:rsid w:val="00C101BF"/>
    <w:rsid w:val="00C246AC"/>
    <w:rsid w:val="00C26124"/>
    <w:rsid w:val="00C2678D"/>
    <w:rsid w:val="00C30192"/>
    <w:rsid w:val="00C32C0E"/>
    <w:rsid w:val="00C55F53"/>
    <w:rsid w:val="00C764C5"/>
    <w:rsid w:val="00C93B26"/>
    <w:rsid w:val="00CA71B5"/>
    <w:rsid w:val="00CB2EEB"/>
    <w:rsid w:val="00CD54C7"/>
    <w:rsid w:val="00CD619C"/>
    <w:rsid w:val="00CE1A82"/>
    <w:rsid w:val="00CF4E77"/>
    <w:rsid w:val="00CF64C4"/>
    <w:rsid w:val="00CF68D2"/>
    <w:rsid w:val="00D05C74"/>
    <w:rsid w:val="00D13C41"/>
    <w:rsid w:val="00D16F15"/>
    <w:rsid w:val="00D33B49"/>
    <w:rsid w:val="00D33EE5"/>
    <w:rsid w:val="00D35AAD"/>
    <w:rsid w:val="00D36B80"/>
    <w:rsid w:val="00D6072E"/>
    <w:rsid w:val="00D9233C"/>
    <w:rsid w:val="00DA276D"/>
    <w:rsid w:val="00DB0825"/>
    <w:rsid w:val="00DB6C0D"/>
    <w:rsid w:val="00DC06CE"/>
    <w:rsid w:val="00DC1909"/>
    <w:rsid w:val="00DC2EA6"/>
    <w:rsid w:val="00DC7E08"/>
    <w:rsid w:val="00DE2F64"/>
    <w:rsid w:val="00DE420C"/>
    <w:rsid w:val="00DE721E"/>
    <w:rsid w:val="00E02FAA"/>
    <w:rsid w:val="00E1197E"/>
    <w:rsid w:val="00E129AA"/>
    <w:rsid w:val="00E14765"/>
    <w:rsid w:val="00E322E9"/>
    <w:rsid w:val="00E3730E"/>
    <w:rsid w:val="00E455D2"/>
    <w:rsid w:val="00E526F3"/>
    <w:rsid w:val="00E578EB"/>
    <w:rsid w:val="00E6087B"/>
    <w:rsid w:val="00E83777"/>
    <w:rsid w:val="00E85EBB"/>
    <w:rsid w:val="00E96AAA"/>
    <w:rsid w:val="00E97435"/>
    <w:rsid w:val="00EC2B71"/>
    <w:rsid w:val="00EC546D"/>
    <w:rsid w:val="00EC7AED"/>
    <w:rsid w:val="00EF1CDF"/>
    <w:rsid w:val="00EF5616"/>
    <w:rsid w:val="00F133C2"/>
    <w:rsid w:val="00F21669"/>
    <w:rsid w:val="00F32C49"/>
    <w:rsid w:val="00F53C6D"/>
    <w:rsid w:val="00F60AB0"/>
    <w:rsid w:val="00F61E98"/>
    <w:rsid w:val="00F71560"/>
    <w:rsid w:val="00F90B3A"/>
    <w:rsid w:val="00F90ED7"/>
    <w:rsid w:val="00F92CF7"/>
    <w:rsid w:val="00FA0151"/>
    <w:rsid w:val="00FA0657"/>
    <w:rsid w:val="00FA6D6C"/>
    <w:rsid w:val="00FB37F2"/>
    <w:rsid w:val="00FC0982"/>
    <w:rsid w:val="00FC1057"/>
    <w:rsid w:val="00FC14E3"/>
    <w:rsid w:val="00FD49AF"/>
    <w:rsid w:val="00FE1B7B"/>
    <w:rsid w:val="00FF387A"/>
    <w:rsid w:val="00FF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32222F4F"/>
  <w15:docId w15:val="{5E1CA36D-6D10-44E9-9D2A-1B3AF765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7D2973"/>
    <w:pPr>
      <w:numPr>
        <w:numId w:val="17"/>
      </w:numPr>
      <w:tabs>
        <w:tab w:val="clear" w:pos="851"/>
        <w:tab w:val="left" w:pos="567"/>
      </w:tabs>
      <w:spacing w:before="120" w:after="12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962155"/>
    <w:pPr>
      <w:numPr>
        <w:ilvl w:val="1"/>
        <w:numId w:val="17"/>
      </w:numPr>
      <w:tabs>
        <w:tab w:val="clear" w:pos="851"/>
        <w:tab w:val="left" w:pos="567"/>
      </w:tabs>
      <w:spacing w:before="60" w:after="12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1C339D"/>
    <w:pPr>
      <w:tabs>
        <w:tab w:val="clear" w:pos="170"/>
        <w:tab w:val="left" w:pos="340"/>
      </w:tabs>
      <w:ind w:left="510" w:hanging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E96AAA"/>
    <w:pPr>
      <w:ind w:left="720"/>
      <w:contextualSpacing/>
    </w:pPr>
  </w:style>
  <w:style w:type="paragraph" w:customStyle="1" w:styleId="FormatvorlageListenabsatzFettLinks">
    <w:name w:val="Formatvorlage Listenabsatz + Fett Links"/>
    <w:basedOn w:val="Listenabsatz"/>
    <w:autoRedefine/>
    <w:rsid w:val="000C554F"/>
    <w:pPr>
      <w:numPr>
        <w:numId w:val="27"/>
      </w:numPr>
      <w:spacing w:before="120" w:after="120"/>
      <w:ind w:left="568" w:hanging="284"/>
      <w:jc w:val="left"/>
    </w:pPr>
    <w:rPr>
      <w:b/>
      <w:bCs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rsid w:val="00DC1909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551FA-A996-42C5-BFCA-752A91A9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695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Rahmenvereinbarung Bauunterhalt</vt:lpstr>
    </vt:vector>
  </TitlesOfParts>
  <Company>BBR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Rahmenvereinbarung Bauunterhalt</dc:title>
  <dc:subject>Angebotsschreiben Auf- und Abgebotsverfahren</dc:subject>
  <dc:creator>Dorothea Fenner</dc:creator>
  <cp:keywords>Rahmenvereinbarung, Bauunterhalt, Auf- und Abgebotsverfahren</cp:keywords>
  <cp:lastModifiedBy>Liane Pätz</cp:lastModifiedBy>
  <cp:revision>51</cp:revision>
  <cp:lastPrinted>2024-07-19T07:23:00Z</cp:lastPrinted>
  <dcterms:created xsi:type="dcterms:W3CDTF">2019-05-06T09:53:00Z</dcterms:created>
  <dcterms:modified xsi:type="dcterms:W3CDTF">2026-06-17T08:17:00Z</dcterms:modified>
</cp:coreProperties>
</file>